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AA5" w:rsidRDefault="002C0AA5" w:rsidP="0024282B">
      <w:pPr>
        <w:jc w:val="center"/>
      </w:pPr>
      <w:r w:rsidRPr="0024282B">
        <w:rPr>
          <w:rFonts w:ascii="Times New Roman" w:hAnsi="Times New Roman"/>
          <w:b/>
          <w:sz w:val="28"/>
          <w:szCs w:val="28"/>
        </w:rPr>
        <w:t>МЕТОДИЧЕСКИЕ РЕКОМЕНДАЦИИ</w:t>
      </w:r>
      <w:r w:rsidRPr="0024282B">
        <w:t xml:space="preserve"> </w:t>
      </w:r>
    </w:p>
    <w:p w:rsidR="002C0AA5" w:rsidRDefault="002C0AA5" w:rsidP="006525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282B">
        <w:rPr>
          <w:rFonts w:ascii="Times New Roman" w:hAnsi="Times New Roman"/>
          <w:b/>
          <w:sz w:val="28"/>
          <w:szCs w:val="28"/>
        </w:rPr>
        <w:t xml:space="preserve">«Антикоррупционное поведение государственного </w:t>
      </w:r>
    </w:p>
    <w:p w:rsidR="002C0AA5" w:rsidRDefault="002C0AA5" w:rsidP="006525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282B">
        <w:rPr>
          <w:rFonts w:ascii="Times New Roman" w:hAnsi="Times New Roman"/>
          <w:b/>
          <w:sz w:val="28"/>
          <w:szCs w:val="28"/>
        </w:rPr>
        <w:t>гражданского служащего»</w:t>
      </w:r>
    </w:p>
    <w:p w:rsidR="002C0AA5" w:rsidRDefault="002C0AA5" w:rsidP="001D3CDC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C0AA5" w:rsidRDefault="002C0AA5" w:rsidP="001D3CDC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3CDC">
        <w:rPr>
          <w:rFonts w:ascii="Times New Roman" w:hAnsi="Times New Roman"/>
          <w:sz w:val="28"/>
          <w:szCs w:val="28"/>
        </w:rPr>
        <w:t>Характерной чертой коррупции является использование представителями властных структур (должностными лицами) прав и возможностей, которыми они обладают по должности, незаконно, в ущерб государственным интересам и с целью личного обогащения.</w:t>
      </w:r>
    </w:p>
    <w:p w:rsidR="002C0AA5" w:rsidRPr="00742CB4" w:rsidRDefault="002C0AA5" w:rsidP="001D3CDC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C0AA5" w:rsidRDefault="002C0AA5" w:rsidP="00FA7100">
      <w:pPr>
        <w:pStyle w:val="ListParagraph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42CB4">
        <w:rPr>
          <w:rFonts w:ascii="Times New Roman" w:hAnsi="Times New Roman"/>
          <w:b/>
          <w:sz w:val="28"/>
          <w:szCs w:val="28"/>
        </w:rPr>
        <w:t xml:space="preserve">Понятие коррупционно опасного поведения </w:t>
      </w:r>
    </w:p>
    <w:p w:rsidR="002C0AA5" w:rsidRPr="00742CB4" w:rsidRDefault="002C0AA5" w:rsidP="001D3CDC">
      <w:pPr>
        <w:pStyle w:val="ListParagraph"/>
        <w:ind w:left="709"/>
        <w:jc w:val="both"/>
        <w:rPr>
          <w:rFonts w:ascii="Times New Roman" w:hAnsi="Times New Roman"/>
          <w:sz w:val="28"/>
          <w:szCs w:val="28"/>
        </w:rPr>
      </w:pPr>
    </w:p>
    <w:p w:rsidR="002C0AA5" w:rsidRPr="00742CB4" w:rsidRDefault="002C0AA5" w:rsidP="00742CB4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42CB4">
        <w:rPr>
          <w:rFonts w:ascii="Times New Roman" w:hAnsi="Times New Roman"/>
          <w:sz w:val="28"/>
          <w:szCs w:val="28"/>
        </w:rPr>
        <w:t>Коррупционно опасной является любая ситуация в служебной деятельности, создающая возможность нарушения норм, ограничений и запретов, установленных для  сотрудника законодательством Российской Федерации.</w:t>
      </w:r>
    </w:p>
    <w:p w:rsidR="002C0AA5" w:rsidRPr="001D0866" w:rsidRDefault="002C0AA5" w:rsidP="0016473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D0866">
        <w:rPr>
          <w:rFonts w:ascii="Times New Roman" w:hAnsi="Times New Roman"/>
          <w:sz w:val="28"/>
          <w:szCs w:val="28"/>
        </w:rPr>
        <w:t>Коррупционно опасным поведением считается такое действие или бездействие сотрудника, которое в ситуации конфликта интересов создаёт предпосылки и условия для получения им корыстной выгоды и (или) преимуществ как для себя, так и для иных лиц, организаций, учреждений, чьи интересы прямо или косвенно отстаиваются сотрудником, незаконно использующим своё служебное положение.</w:t>
      </w:r>
    </w:p>
    <w:p w:rsidR="002C0AA5" w:rsidRPr="00742CB4" w:rsidRDefault="002C0AA5" w:rsidP="00FA7100">
      <w:pPr>
        <w:pStyle w:val="ListParagraph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42CB4">
        <w:rPr>
          <w:rFonts w:ascii="Times New Roman" w:hAnsi="Times New Roman"/>
          <w:b/>
          <w:sz w:val="28"/>
          <w:szCs w:val="28"/>
        </w:rPr>
        <w:t xml:space="preserve">Антикоррупционное поведение </w:t>
      </w:r>
    </w:p>
    <w:p w:rsidR="002C0AA5" w:rsidRPr="001D0866" w:rsidRDefault="002C0AA5" w:rsidP="00742CB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D0866">
        <w:rPr>
          <w:rFonts w:ascii="Times New Roman" w:hAnsi="Times New Roman"/>
          <w:sz w:val="28"/>
          <w:szCs w:val="28"/>
        </w:rPr>
        <w:t>Нравственная чистоплотность, неподкупность сотрудника, его преданность интересам службы, верность служебному долгу составляют основу профессионально-этического стандарта антикоррупционного поведения, которое подразумевает соблюдение следующих принципов:</w:t>
      </w:r>
    </w:p>
    <w:p w:rsidR="002C0AA5" w:rsidRPr="001D3CDC" w:rsidRDefault="002C0AA5" w:rsidP="00FA7100">
      <w:pPr>
        <w:pStyle w:val="ListParagraph"/>
        <w:numPr>
          <w:ilvl w:val="0"/>
          <w:numId w:val="5"/>
        </w:numPr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3CDC">
        <w:rPr>
          <w:rFonts w:ascii="Times New Roman" w:hAnsi="Times New Roman"/>
          <w:sz w:val="28"/>
          <w:szCs w:val="28"/>
        </w:rPr>
        <w:t xml:space="preserve">не допускать злоупотреблений служебным положением, фактов коррупции, в качестве должностного лица не принимать подношений  </w:t>
      </w:r>
      <w:r>
        <w:rPr>
          <w:rFonts w:ascii="Times New Roman" w:hAnsi="Times New Roman"/>
          <w:sz w:val="28"/>
          <w:szCs w:val="28"/>
        </w:rPr>
        <w:t>(</w:t>
      </w:r>
      <w:r w:rsidRPr="001D3CDC">
        <w:rPr>
          <w:rFonts w:ascii="Times New Roman" w:hAnsi="Times New Roman"/>
          <w:sz w:val="28"/>
          <w:szCs w:val="28"/>
        </w:rPr>
        <w:t>получение ненадлежащей выгоды);</w:t>
      </w:r>
    </w:p>
    <w:p w:rsidR="002C0AA5" w:rsidRPr="001D3CDC" w:rsidRDefault="002C0AA5" w:rsidP="00FA7100">
      <w:pPr>
        <w:pStyle w:val="ListParagraph"/>
        <w:numPr>
          <w:ilvl w:val="0"/>
          <w:numId w:val="5"/>
        </w:numPr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3CDC">
        <w:rPr>
          <w:rFonts w:ascii="Times New Roman" w:hAnsi="Times New Roman"/>
          <w:sz w:val="28"/>
          <w:szCs w:val="28"/>
        </w:rPr>
        <w:t>сотруднику, независимо от занимаемого им служебного положения, следует предпринимать меры антикоррупционной защиты, состоящие в предотвращении и решительном преодолении коррупционно опасных ситуаций и их последствий;</w:t>
      </w:r>
    </w:p>
    <w:p w:rsidR="002C0AA5" w:rsidRPr="001D3CDC" w:rsidRDefault="002C0AA5" w:rsidP="00FA7100">
      <w:pPr>
        <w:pStyle w:val="ListParagraph"/>
        <w:numPr>
          <w:ilvl w:val="0"/>
          <w:numId w:val="5"/>
        </w:numPr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3CDC">
        <w:rPr>
          <w:rFonts w:ascii="Times New Roman" w:hAnsi="Times New Roman"/>
          <w:sz w:val="28"/>
          <w:szCs w:val="28"/>
        </w:rPr>
        <w:t>необходимость формирования навыков антикоррупционного поведения предусматривает сознательное возложение на себя моральных обязательств, ограничений и запретов.</w:t>
      </w:r>
    </w:p>
    <w:p w:rsidR="002C0AA5" w:rsidRDefault="002C0AA5" w:rsidP="00E32B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Стандарт</w:t>
      </w:r>
      <w:r w:rsidRPr="00E32BB2">
        <w:rPr>
          <w:rFonts w:ascii="Times New Roman" w:hAnsi="Times New Roman"/>
          <w:b/>
          <w:sz w:val="28"/>
          <w:szCs w:val="28"/>
        </w:rPr>
        <w:t xml:space="preserve"> антикоррупционного поведения государственного служащего</w:t>
      </w:r>
    </w:p>
    <w:p w:rsidR="002C0AA5" w:rsidRDefault="002C0AA5" w:rsidP="00E32B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0AA5" w:rsidRDefault="002C0AA5" w:rsidP="00E32B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2BB2">
        <w:rPr>
          <w:rFonts w:ascii="Times New Roman" w:hAnsi="Times New Roman"/>
          <w:sz w:val="28"/>
          <w:szCs w:val="28"/>
        </w:rPr>
        <w:t>Стандарт антикоррупционного поведения государственного служащего ­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2BB2">
        <w:rPr>
          <w:rFonts w:ascii="Times New Roman" w:hAnsi="Times New Roman"/>
          <w:sz w:val="28"/>
          <w:szCs w:val="28"/>
        </w:rPr>
        <w:t>это совокупность законодательно установленных правил, выраженных в виде запретов, ограничений, требований, следование которым предполагает формирование устойчивого антикоррупционного поведения государственных служащих.</w:t>
      </w:r>
    </w:p>
    <w:p w:rsidR="002C0AA5" w:rsidRDefault="002C0AA5" w:rsidP="00E32B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2BB2">
        <w:rPr>
          <w:rFonts w:ascii="Times New Roman" w:hAnsi="Times New Roman"/>
          <w:sz w:val="28"/>
          <w:szCs w:val="28"/>
        </w:rPr>
        <w:t>Стандарт антикоррупционного поведения государственного служащего предполагает активность его действий, направленных на предотвращение коррупционных проявлений, и (или) строгое соблюдение установленных предписаний в виде отказа от</w:t>
      </w:r>
      <w:r>
        <w:rPr>
          <w:rFonts w:ascii="Times New Roman" w:hAnsi="Times New Roman"/>
          <w:sz w:val="28"/>
          <w:szCs w:val="28"/>
        </w:rPr>
        <w:t xml:space="preserve"> совершения каких-либо действий:</w:t>
      </w:r>
    </w:p>
    <w:p w:rsidR="002C0AA5" w:rsidRDefault="002C0AA5" w:rsidP="00FA7100">
      <w:pPr>
        <w:pStyle w:val="ListParagraph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E32BB2">
        <w:rPr>
          <w:rFonts w:ascii="Times New Roman" w:hAnsi="Times New Roman"/>
          <w:sz w:val="28"/>
          <w:szCs w:val="28"/>
        </w:rPr>
        <w:t>исполнени</w:t>
      </w:r>
      <w:r>
        <w:rPr>
          <w:rFonts w:ascii="Times New Roman" w:hAnsi="Times New Roman"/>
          <w:sz w:val="28"/>
          <w:szCs w:val="28"/>
        </w:rPr>
        <w:t>е</w:t>
      </w:r>
      <w:r w:rsidRPr="00E32BB2">
        <w:rPr>
          <w:rFonts w:ascii="Times New Roman" w:hAnsi="Times New Roman"/>
          <w:sz w:val="28"/>
          <w:szCs w:val="28"/>
        </w:rPr>
        <w:t xml:space="preserve"> должностных обязанностей в соответствии с должностным регламентом</w:t>
      </w:r>
      <w:r>
        <w:rPr>
          <w:rFonts w:ascii="Times New Roman" w:hAnsi="Times New Roman"/>
          <w:sz w:val="28"/>
          <w:szCs w:val="28"/>
        </w:rPr>
        <w:t>;</w:t>
      </w:r>
    </w:p>
    <w:p w:rsidR="002C0AA5" w:rsidRDefault="002C0AA5" w:rsidP="00FA7100">
      <w:pPr>
        <w:pStyle w:val="ListParagraph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32BB2">
        <w:rPr>
          <w:rFonts w:ascii="Times New Roman" w:hAnsi="Times New Roman"/>
          <w:sz w:val="28"/>
          <w:szCs w:val="28"/>
        </w:rPr>
        <w:t xml:space="preserve">редставление достоверных сведений о своих доходах, </w:t>
      </w:r>
      <w:r>
        <w:rPr>
          <w:rFonts w:ascii="Times New Roman" w:hAnsi="Times New Roman"/>
          <w:sz w:val="28"/>
          <w:szCs w:val="28"/>
        </w:rPr>
        <w:t xml:space="preserve">расходах, </w:t>
      </w:r>
      <w:r w:rsidRPr="00E32BB2">
        <w:rPr>
          <w:rFonts w:ascii="Times New Roman" w:hAnsi="Times New Roman"/>
          <w:sz w:val="28"/>
          <w:szCs w:val="28"/>
        </w:rPr>
        <w:t xml:space="preserve">имуществе и обязательствах имущественного характера и о доходах, </w:t>
      </w:r>
      <w:r>
        <w:rPr>
          <w:rFonts w:ascii="Times New Roman" w:hAnsi="Times New Roman"/>
          <w:sz w:val="28"/>
          <w:szCs w:val="28"/>
        </w:rPr>
        <w:t xml:space="preserve">расходах </w:t>
      </w:r>
      <w:r w:rsidRPr="00E32BB2">
        <w:rPr>
          <w:rFonts w:ascii="Times New Roman" w:hAnsi="Times New Roman"/>
          <w:sz w:val="28"/>
          <w:szCs w:val="28"/>
        </w:rPr>
        <w:t>об имуществе и обязательствах имущественного характера своих супруги (супр</w:t>
      </w:r>
      <w:r>
        <w:rPr>
          <w:rFonts w:ascii="Times New Roman" w:hAnsi="Times New Roman"/>
          <w:sz w:val="28"/>
          <w:szCs w:val="28"/>
        </w:rPr>
        <w:t>уга) и несовершеннолетних детей;</w:t>
      </w:r>
    </w:p>
    <w:p w:rsidR="002C0AA5" w:rsidRDefault="002C0AA5" w:rsidP="00FA7100">
      <w:pPr>
        <w:pStyle w:val="ListParagraph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32BB2">
        <w:rPr>
          <w:rFonts w:ascii="Times New Roman" w:hAnsi="Times New Roman"/>
          <w:sz w:val="28"/>
          <w:szCs w:val="28"/>
        </w:rPr>
        <w:t>редварительное уведомление представителя нанимателя о намерении вып</w:t>
      </w:r>
      <w:r>
        <w:rPr>
          <w:rFonts w:ascii="Times New Roman" w:hAnsi="Times New Roman"/>
          <w:sz w:val="28"/>
          <w:szCs w:val="28"/>
        </w:rPr>
        <w:t>олнять иную оплачиваемую работу;</w:t>
      </w:r>
    </w:p>
    <w:p w:rsidR="002C0AA5" w:rsidRPr="00EB6535" w:rsidRDefault="002C0AA5" w:rsidP="00FA7100">
      <w:pPr>
        <w:pStyle w:val="ListParagraph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Times New Roman" w:hAnsi="Times New Roman"/>
          <w:b/>
          <w:sz w:val="28"/>
          <w:szCs w:val="28"/>
        </w:rPr>
      </w:pPr>
      <w:r w:rsidRPr="00E32BB2">
        <w:rPr>
          <w:rFonts w:ascii="Times New Roman" w:hAnsi="Times New Roman"/>
          <w:sz w:val="28"/>
          <w:szCs w:val="28"/>
        </w:rPr>
        <w:t>соблюдение порядка сообщения о получении подарка в связи с  должностным положением или исполнением служебных (должностных) обязанностей, сдачи и оценки подарка, реализации (выкупа) и зачисления средств,</w:t>
      </w:r>
      <w:r>
        <w:rPr>
          <w:rFonts w:ascii="Times New Roman" w:hAnsi="Times New Roman"/>
          <w:sz w:val="28"/>
          <w:szCs w:val="28"/>
        </w:rPr>
        <w:t xml:space="preserve"> вырученных от его реализации;</w:t>
      </w:r>
    </w:p>
    <w:p w:rsidR="002C0AA5" w:rsidRDefault="002C0AA5" w:rsidP="00FA7100">
      <w:pPr>
        <w:pStyle w:val="ListParagraph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B6535">
        <w:rPr>
          <w:rFonts w:ascii="Times New Roman" w:hAnsi="Times New Roman"/>
          <w:sz w:val="28"/>
          <w:szCs w:val="28"/>
        </w:rPr>
        <w:t>ередача принадлежащих государственному служащему ценных бумаг, акций (долей участия, паев в уставных (складочных) капиталах организа</w:t>
      </w:r>
      <w:r>
        <w:rPr>
          <w:rFonts w:ascii="Times New Roman" w:hAnsi="Times New Roman"/>
          <w:sz w:val="28"/>
          <w:szCs w:val="28"/>
        </w:rPr>
        <w:t>ций) в доверительное управление;</w:t>
      </w:r>
    </w:p>
    <w:p w:rsidR="002C0AA5" w:rsidRDefault="002C0AA5" w:rsidP="00FA7100">
      <w:pPr>
        <w:pStyle w:val="ListParagraph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EB6535">
        <w:rPr>
          <w:rFonts w:ascii="Times New Roman" w:hAnsi="Times New Roman"/>
          <w:sz w:val="28"/>
          <w:szCs w:val="28"/>
        </w:rPr>
        <w:t>тсутствие близкого родства или свойства (родители, супруги, дети, братья, сестры, а также братья, сестры, родители и дети супругов) с государственным служащим, если замещение должности государственной службы связано с непосредственной подчиненностью или подконтр</w:t>
      </w:r>
      <w:r>
        <w:rPr>
          <w:rFonts w:ascii="Times New Roman" w:hAnsi="Times New Roman"/>
          <w:sz w:val="28"/>
          <w:szCs w:val="28"/>
        </w:rPr>
        <w:t>ольностью одного из них другому;</w:t>
      </w:r>
    </w:p>
    <w:p w:rsidR="002C0AA5" w:rsidRDefault="002C0AA5" w:rsidP="00FA7100">
      <w:pPr>
        <w:pStyle w:val="ListParagraph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EB6535">
        <w:rPr>
          <w:rFonts w:ascii="Times New Roman" w:hAnsi="Times New Roman"/>
          <w:sz w:val="28"/>
          <w:szCs w:val="28"/>
        </w:rPr>
        <w:t>спользование средств материально-технического и иного обеспечения, другого государственного имущества только в связи с испол</w:t>
      </w:r>
      <w:r>
        <w:rPr>
          <w:rFonts w:ascii="Times New Roman" w:hAnsi="Times New Roman"/>
          <w:sz w:val="28"/>
          <w:szCs w:val="28"/>
        </w:rPr>
        <w:t>нением должностных обязанностей;</w:t>
      </w:r>
    </w:p>
    <w:p w:rsidR="002C0AA5" w:rsidRDefault="002C0AA5" w:rsidP="00FA7100">
      <w:pPr>
        <w:pStyle w:val="ListParagraph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B6535">
        <w:rPr>
          <w:rFonts w:ascii="Times New Roman" w:hAnsi="Times New Roman"/>
          <w:sz w:val="28"/>
          <w:szCs w:val="28"/>
        </w:rPr>
        <w:t>роявление нейтральности, исключающей возможность влияния на свою профессиональную служебную деятельность решений политических партий, других общественных объединений, религиозных</w:t>
      </w:r>
      <w:r>
        <w:rPr>
          <w:rFonts w:ascii="Times New Roman" w:hAnsi="Times New Roman"/>
          <w:sz w:val="28"/>
          <w:szCs w:val="28"/>
        </w:rPr>
        <w:t xml:space="preserve"> объединений и иных организаций;</w:t>
      </w:r>
    </w:p>
    <w:p w:rsidR="002C0AA5" w:rsidRDefault="002C0AA5" w:rsidP="00FA7100">
      <w:pPr>
        <w:pStyle w:val="ListParagraph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EB6535">
        <w:rPr>
          <w:rFonts w:ascii="Times New Roman" w:hAnsi="Times New Roman"/>
          <w:sz w:val="28"/>
          <w:szCs w:val="28"/>
        </w:rPr>
        <w:t>ведомление представителя нанимателя, органов прокуратуры или других государственных органов обо всех случаях обращения к нему каких-либо лиц в целях склонения его к совершен</w:t>
      </w:r>
      <w:r>
        <w:rPr>
          <w:rFonts w:ascii="Times New Roman" w:hAnsi="Times New Roman"/>
          <w:sz w:val="28"/>
          <w:szCs w:val="28"/>
        </w:rPr>
        <w:t>ию коррупционных правонарушений;</w:t>
      </w:r>
    </w:p>
    <w:p w:rsidR="002C0AA5" w:rsidRDefault="002C0AA5" w:rsidP="00FA7100">
      <w:pPr>
        <w:pStyle w:val="ListParagraph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B6535">
        <w:rPr>
          <w:rFonts w:ascii="Times New Roman" w:hAnsi="Times New Roman"/>
          <w:sz w:val="28"/>
          <w:szCs w:val="28"/>
        </w:rPr>
        <w:t xml:space="preserve">исьменное уведомление своего непосредственного руководителя о возникшем конфликте интересов или </w:t>
      </w:r>
      <w:r>
        <w:rPr>
          <w:rFonts w:ascii="Times New Roman" w:hAnsi="Times New Roman"/>
          <w:sz w:val="28"/>
          <w:szCs w:val="28"/>
        </w:rPr>
        <w:t>о возможности его возникновения;</w:t>
      </w:r>
    </w:p>
    <w:p w:rsidR="002C0AA5" w:rsidRDefault="002C0AA5" w:rsidP="00FA7100">
      <w:pPr>
        <w:pStyle w:val="ListParagraph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EB6535">
        <w:rPr>
          <w:rFonts w:ascii="Times New Roman" w:hAnsi="Times New Roman"/>
          <w:sz w:val="28"/>
          <w:szCs w:val="28"/>
        </w:rPr>
        <w:t>бращение в комиссию по соблюдению требований к служебному поведению и урегулированию конфликта интересов в целях получения согласия на замещение должности в коммерческих и некоммерческих организациях, если отдельные функции государственного управления данными организациями входили в должностные (служебные) обязанн</w:t>
      </w:r>
      <w:r>
        <w:rPr>
          <w:rFonts w:ascii="Times New Roman" w:hAnsi="Times New Roman"/>
          <w:sz w:val="28"/>
          <w:szCs w:val="28"/>
        </w:rPr>
        <w:t>ости государственного служащего;</w:t>
      </w:r>
    </w:p>
    <w:p w:rsidR="002C0AA5" w:rsidRDefault="002C0AA5" w:rsidP="00FA7100">
      <w:pPr>
        <w:pStyle w:val="ListParagraph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EB6535">
        <w:rPr>
          <w:rFonts w:ascii="Times New Roman" w:hAnsi="Times New Roman"/>
          <w:sz w:val="28"/>
          <w:szCs w:val="28"/>
        </w:rPr>
        <w:t>ообщение представителю нанимателя (работодателю) сведений о последнем месте своей службы пр</w:t>
      </w:r>
      <w:r>
        <w:rPr>
          <w:rFonts w:ascii="Times New Roman" w:hAnsi="Times New Roman"/>
          <w:sz w:val="28"/>
          <w:szCs w:val="28"/>
        </w:rPr>
        <w:t>и заключении трудовых договоров;</w:t>
      </w:r>
    </w:p>
    <w:p w:rsidR="002C0AA5" w:rsidRDefault="002C0AA5" w:rsidP="00FA7100">
      <w:pPr>
        <w:pStyle w:val="ListParagraph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EB6535">
        <w:rPr>
          <w:rFonts w:ascii="Times New Roman" w:hAnsi="Times New Roman"/>
          <w:sz w:val="28"/>
          <w:szCs w:val="28"/>
        </w:rPr>
        <w:t>облюдение запретов, ограничений, требований к служебному поведению, связанных с госуд</w:t>
      </w:r>
      <w:r>
        <w:rPr>
          <w:rFonts w:ascii="Times New Roman" w:hAnsi="Times New Roman"/>
          <w:sz w:val="28"/>
          <w:szCs w:val="28"/>
        </w:rPr>
        <w:t>арственной службой;</w:t>
      </w:r>
    </w:p>
    <w:p w:rsidR="002C0AA5" w:rsidRPr="00EB6535" w:rsidRDefault="002C0AA5" w:rsidP="001D0866">
      <w:pPr>
        <w:jc w:val="both"/>
        <w:rPr>
          <w:rFonts w:ascii="Times New Roman" w:hAnsi="Times New Roman"/>
          <w:sz w:val="28"/>
          <w:szCs w:val="28"/>
        </w:rPr>
      </w:pPr>
    </w:p>
    <w:p w:rsidR="002C0AA5" w:rsidRPr="001D0866" w:rsidRDefault="002C0AA5" w:rsidP="001D086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Государственному гражданскому служащему </w:t>
      </w:r>
      <w:r w:rsidRPr="001D0866">
        <w:rPr>
          <w:rFonts w:ascii="Times New Roman" w:hAnsi="Times New Roman"/>
          <w:b/>
          <w:sz w:val="28"/>
          <w:szCs w:val="28"/>
        </w:rPr>
        <w:t>не следует:</w:t>
      </w:r>
    </w:p>
    <w:p w:rsidR="002C0AA5" w:rsidRDefault="002C0AA5" w:rsidP="00FA7100">
      <w:pPr>
        <w:pStyle w:val="ListParagraph"/>
        <w:numPr>
          <w:ilvl w:val="2"/>
          <w:numId w:val="4"/>
        </w:numPr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3CDC">
        <w:rPr>
          <w:rFonts w:ascii="Times New Roman" w:hAnsi="Times New Roman"/>
          <w:sz w:val="28"/>
          <w:szCs w:val="28"/>
        </w:rPr>
        <w:t xml:space="preserve">создавать предпосылки для возникновения ситуации провокационного </w:t>
      </w:r>
      <w:r>
        <w:rPr>
          <w:rFonts w:ascii="Times New Roman" w:hAnsi="Times New Roman"/>
          <w:sz w:val="28"/>
          <w:szCs w:val="28"/>
        </w:rPr>
        <w:t>характера для получения подарка;</w:t>
      </w:r>
    </w:p>
    <w:p w:rsidR="002C0AA5" w:rsidRDefault="002C0AA5" w:rsidP="008D4190">
      <w:pPr>
        <w:pStyle w:val="ListParagraph"/>
        <w:numPr>
          <w:ilvl w:val="2"/>
          <w:numId w:val="4"/>
        </w:numPr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8D4190">
        <w:rPr>
          <w:rFonts w:ascii="Times New Roman" w:hAnsi="Times New Roman"/>
          <w:sz w:val="28"/>
          <w:szCs w:val="28"/>
        </w:rPr>
        <w:t xml:space="preserve">в связи с должностным положением или исполнением служебных (должностных) обязанностей </w:t>
      </w:r>
      <w:r w:rsidRPr="001D3CDC">
        <w:rPr>
          <w:rFonts w:ascii="Times New Roman" w:hAnsi="Times New Roman"/>
          <w:sz w:val="28"/>
          <w:szCs w:val="28"/>
        </w:rPr>
        <w:t>принимать подарки для себя, своей семьи, родственников, а также для лиц или организаций, с которыми сотрудник имеет или имел отношения, если это может повлиять на его беспристрастность;</w:t>
      </w:r>
    </w:p>
    <w:p w:rsidR="002C0AA5" w:rsidRDefault="002C0AA5" w:rsidP="00FA7100">
      <w:pPr>
        <w:pStyle w:val="ListParagraph"/>
        <w:numPr>
          <w:ilvl w:val="2"/>
          <w:numId w:val="4"/>
        </w:numPr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3CDC">
        <w:rPr>
          <w:rFonts w:ascii="Times New Roman" w:hAnsi="Times New Roman"/>
          <w:sz w:val="28"/>
          <w:szCs w:val="28"/>
        </w:rPr>
        <w:t>выступать посредником при передаче подарков в личных корыстных интересах.</w:t>
      </w:r>
    </w:p>
    <w:p w:rsidR="002C0AA5" w:rsidRDefault="002C0AA5" w:rsidP="00E32BB2">
      <w:pPr>
        <w:pStyle w:val="ListParagraph"/>
        <w:ind w:left="1080"/>
        <w:jc w:val="both"/>
        <w:rPr>
          <w:rFonts w:ascii="Times New Roman" w:hAnsi="Times New Roman"/>
          <w:sz w:val="28"/>
          <w:szCs w:val="28"/>
        </w:rPr>
      </w:pPr>
    </w:p>
    <w:p w:rsidR="002C0AA5" w:rsidRDefault="002C0AA5" w:rsidP="00E0507C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B6535">
        <w:rPr>
          <w:rFonts w:ascii="Times New Roman" w:hAnsi="Times New Roman"/>
          <w:sz w:val="28"/>
          <w:szCs w:val="28"/>
        </w:rPr>
        <w:t>Поведение государственного служащего должно быть корректным, не связанным с проявлением высокомерия, грубости, неуважительного отношения к человеку, не допускающим оскорблений, угроз в его адрес.</w:t>
      </w:r>
    </w:p>
    <w:p w:rsidR="002C0AA5" w:rsidRDefault="002C0AA5" w:rsidP="00E0507C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EB6535">
        <w:rPr>
          <w:rFonts w:ascii="Times New Roman" w:hAnsi="Times New Roman"/>
          <w:sz w:val="28"/>
          <w:szCs w:val="28"/>
        </w:rPr>
        <w:t>акже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EB6535">
        <w:rPr>
          <w:rFonts w:ascii="Times New Roman" w:hAnsi="Times New Roman"/>
          <w:sz w:val="28"/>
          <w:szCs w:val="28"/>
        </w:rPr>
        <w:t xml:space="preserve">ак получение взятки </w:t>
      </w:r>
      <w:r>
        <w:rPr>
          <w:rFonts w:ascii="Times New Roman" w:hAnsi="Times New Roman"/>
          <w:sz w:val="28"/>
          <w:szCs w:val="28"/>
        </w:rPr>
        <w:t xml:space="preserve">могут быть </w:t>
      </w:r>
      <w:r w:rsidRPr="00EB6535">
        <w:rPr>
          <w:rFonts w:ascii="Times New Roman" w:hAnsi="Times New Roman"/>
          <w:sz w:val="28"/>
          <w:szCs w:val="28"/>
        </w:rPr>
        <w:t>квалифицир</w:t>
      </w:r>
      <w:r>
        <w:rPr>
          <w:rFonts w:ascii="Times New Roman" w:hAnsi="Times New Roman"/>
          <w:sz w:val="28"/>
          <w:szCs w:val="28"/>
        </w:rPr>
        <w:t>ованны д</w:t>
      </w:r>
      <w:r w:rsidRPr="00EB6535">
        <w:rPr>
          <w:rFonts w:ascii="Times New Roman" w:hAnsi="Times New Roman"/>
          <w:sz w:val="28"/>
          <w:szCs w:val="28"/>
        </w:rPr>
        <w:t>ействия должностного лица, если имущественные выгоды в виде денег, иных ценностей, оказания материальных услуг предоставлены родным и близким должностного лица с его согласия, и при этом он использовал свои служебные полномочия в пользу взяткодателя</w:t>
      </w:r>
      <w:r>
        <w:rPr>
          <w:rFonts w:ascii="Times New Roman" w:hAnsi="Times New Roman"/>
          <w:sz w:val="28"/>
          <w:szCs w:val="28"/>
        </w:rPr>
        <w:t>.</w:t>
      </w:r>
    </w:p>
    <w:p w:rsidR="002C0AA5" w:rsidRDefault="002C0AA5" w:rsidP="00E0507C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C0AA5" w:rsidRPr="00E0507C" w:rsidRDefault="002C0AA5" w:rsidP="00FA7100">
      <w:pPr>
        <w:pStyle w:val="ListParagraph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0507C">
        <w:rPr>
          <w:rFonts w:ascii="Times New Roman" w:hAnsi="Times New Roman"/>
          <w:b/>
          <w:sz w:val="28"/>
          <w:szCs w:val="28"/>
        </w:rPr>
        <w:t>Темы, обсуждение которых с представителями организаций и гражданами, чья выгода зависит от решений и действий служащих и работников, может восприниматься как просьба о даче взятки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2C0AA5" w:rsidRDefault="002C0AA5" w:rsidP="00E32BB2">
      <w:pPr>
        <w:pStyle w:val="ListParagraph"/>
        <w:ind w:left="1080"/>
        <w:jc w:val="both"/>
        <w:rPr>
          <w:rFonts w:ascii="Times New Roman" w:hAnsi="Times New Roman"/>
          <w:sz w:val="28"/>
          <w:szCs w:val="28"/>
        </w:rPr>
      </w:pPr>
    </w:p>
    <w:p w:rsidR="002C0AA5" w:rsidRDefault="002C0AA5" w:rsidP="00FA7100">
      <w:pPr>
        <w:pStyle w:val="ListParagraph"/>
        <w:numPr>
          <w:ilvl w:val="0"/>
          <w:numId w:val="7"/>
        </w:numPr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E0507C">
        <w:rPr>
          <w:rFonts w:ascii="Times New Roman" w:hAnsi="Times New Roman"/>
          <w:sz w:val="28"/>
          <w:szCs w:val="28"/>
        </w:rPr>
        <w:t>низкий уровень заработной платы служащего и нехватка денежных средств на реализацию тех или иных нужд;</w:t>
      </w:r>
    </w:p>
    <w:p w:rsidR="002C0AA5" w:rsidRDefault="002C0AA5" w:rsidP="00FA7100">
      <w:pPr>
        <w:pStyle w:val="ListParagraph"/>
        <w:numPr>
          <w:ilvl w:val="0"/>
          <w:numId w:val="7"/>
        </w:numPr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FA7100">
        <w:rPr>
          <w:rFonts w:ascii="Times New Roman" w:hAnsi="Times New Roman"/>
          <w:sz w:val="28"/>
          <w:szCs w:val="28"/>
        </w:rPr>
        <w:t>желание приобрести то или иное имущество, получить ту или иную услугу, отправиться в туристическую поездку;</w:t>
      </w:r>
    </w:p>
    <w:p w:rsidR="002C0AA5" w:rsidRDefault="002C0AA5" w:rsidP="00FA7100">
      <w:pPr>
        <w:pStyle w:val="ListParagraph"/>
        <w:numPr>
          <w:ilvl w:val="0"/>
          <w:numId w:val="7"/>
        </w:numPr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FA7100">
        <w:rPr>
          <w:rFonts w:ascii="Times New Roman" w:hAnsi="Times New Roman"/>
          <w:sz w:val="28"/>
          <w:szCs w:val="28"/>
        </w:rPr>
        <w:t>отсутствие работы у родственников служащего, работника;</w:t>
      </w:r>
    </w:p>
    <w:p w:rsidR="002C0AA5" w:rsidRPr="00FA7100" w:rsidRDefault="002C0AA5" w:rsidP="00FA7100">
      <w:pPr>
        <w:pStyle w:val="ListParagraph"/>
        <w:numPr>
          <w:ilvl w:val="0"/>
          <w:numId w:val="7"/>
        </w:numPr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FA7100">
        <w:rPr>
          <w:rFonts w:ascii="Times New Roman" w:hAnsi="Times New Roman"/>
          <w:sz w:val="28"/>
          <w:szCs w:val="28"/>
        </w:rPr>
        <w:t>необходимость поступления детей служащего (работника) в образовательное учреждение и т.д.</w:t>
      </w:r>
    </w:p>
    <w:p w:rsidR="002C0AA5" w:rsidRDefault="002C0AA5" w:rsidP="00E0507C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</w:p>
    <w:p w:rsidR="002C0AA5" w:rsidRDefault="002C0AA5" w:rsidP="00E0507C">
      <w:pPr>
        <w:pStyle w:val="ListParagraph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670C1">
        <w:rPr>
          <w:rFonts w:ascii="Times New Roman" w:hAnsi="Times New Roman"/>
          <w:b/>
          <w:sz w:val="28"/>
          <w:szCs w:val="28"/>
        </w:rPr>
        <w:t>Слова и выражения служащего (работника), которые  могут быть восприняты как просьба (намек) о даче взятки</w:t>
      </w:r>
    </w:p>
    <w:p w:rsidR="002C0AA5" w:rsidRPr="009670C1" w:rsidRDefault="002C0AA5" w:rsidP="00E0507C">
      <w:pPr>
        <w:pStyle w:val="ListParagraph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C0AA5" w:rsidRDefault="002C0AA5" w:rsidP="00FA7100">
      <w:pPr>
        <w:pStyle w:val="ListParagraph"/>
        <w:numPr>
          <w:ilvl w:val="0"/>
          <w:numId w:val="8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FA7100">
        <w:rPr>
          <w:rFonts w:ascii="Times New Roman" w:hAnsi="Times New Roman"/>
          <w:sz w:val="28"/>
          <w:szCs w:val="28"/>
        </w:rPr>
        <w:t xml:space="preserve">«вопрос решить трудно, но можно»;  </w:t>
      </w:r>
    </w:p>
    <w:p w:rsidR="002C0AA5" w:rsidRDefault="002C0AA5" w:rsidP="009670C1">
      <w:pPr>
        <w:pStyle w:val="ListParagraph"/>
        <w:numPr>
          <w:ilvl w:val="0"/>
          <w:numId w:val="8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FA7100">
        <w:rPr>
          <w:rFonts w:ascii="Times New Roman" w:hAnsi="Times New Roman"/>
          <w:sz w:val="28"/>
          <w:szCs w:val="28"/>
        </w:rPr>
        <w:t>«спасибо на хлеб не намажешь»;</w:t>
      </w:r>
    </w:p>
    <w:p w:rsidR="002C0AA5" w:rsidRDefault="002C0AA5" w:rsidP="009670C1">
      <w:pPr>
        <w:pStyle w:val="ListParagraph"/>
        <w:numPr>
          <w:ilvl w:val="0"/>
          <w:numId w:val="8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FA7100">
        <w:rPr>
          <w:rFonts w:ascii="Times New Roman" w:hAnsi="Times New Roman"/>
          <w:sz w:val="28"/>
          <w:szCs w:val="28"/>
        </w:rPr>
        <w:t>«до</w:t>
      </w:r>
      <w:r>
        <w:rPr>
          <w:rFonts w:ascii="Times New Roman" w:hAnsi="Times New Roman"/>
          <w:sz w:val="28"/>
          <w:szCs w:val="28"/>
        </w:rPr>
        <w:t>г</w:t>
      </w:r>
      <w:r w:rsidRPr="00FA7100">
        <w:rPr>
          <w:rFonts w:ascii="Times New Roman" w:hAnsi="Times New Roman"/>
          <w:sz w:val="28"/>
          <w:szCs w:val="28"/>
        </w:rPr>
        <w:t>оворимся»;</w:t>
      </w:r>
    </w:p>
    <w:p w:rsidR="002C0AA5" w:rsidRDefault="002C0AA5" w:rsidP="009670C1">
      <w:pPr>
        <w:pStyle w:val="ListParagraph"/>
        <w:numPr>
          <w:ilvl w:val="0"/>
          <w:numId w:val="8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FA7100">
        <w:rPr>
          <w:rFonts w:ascii="Times New Roman" w:hAnsi="Times New Roman"/>
          <w:sz w:val="28"/>
          <w:szCs w:val="28"/>
        </w:rPr>
        <w:t>«нужны более веские аргументы»;</w:t>
      </w:r>
    </w:p>
    <w:p w:rsidR="002C0AA5" w:rsidRDefault="002C0AA5" w:rsidP="009670C1">
      <w:pPr>
        <w:pStyle w:val="ListParagraph"/>
        <w:numPr>
          <w:ilvl w:val="0"/>
          <w:numId w:val="8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FA7100">
        <w:rPr>
          <w:rFonts w:ascii="Times New Roman" w:hAnsi="Times New Roman"/>
          <w:sz w:val="28"/>
          <w:szCs w:val="28"/>
        </w:rPr>
        <w:t>«нужно обсудить параметры»;</w:t>
      </w:r>
    </w:p>
    <w:p w:rsidR="002C0AA5" w:rsidRPr="00FA7100" w:rsidRDefault="002C0AA5" w:rsidP="009670C1">
      <w:pPr>
        <w:pStyle w:val="ListParagraph"/>
        <w:numPr>
          <w:ilvl w:val="0"/>
          <w:numId w:val="8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FA7100">
        <w:rPr>
          <w:rFonts w:ascii="Times New Roman" w:hAnsi="Times New Roman"/>
          <w:sz w:val="28"/>
          <w:szCs w:val="28"/>
        </w:rPr>
        <w:t>«ну что делать будем?» и т.д.</w:t>
      </w:r>
      <w:r w:rsidRPr="00FA7100">
        <w:rPr>
          <w:rFonts w:ascii="Times New Roman" w:hAnsi="Times New Roman"/>
          <w:sz w:val="28"/>
          <w:szCs w:val="28"/>
        </w:rPr>
        <w:tab/>
        <w:t xml:space="preserve"> </w:t>
      </w:r>
    </w:p>
    <w:p w:rsidR="002C0AA5" w:rsidRDefault="002C0AA5" w:rsidP="009670C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670C1">
        <w:rPr>
          <w:rFonts w:ascii="Times New Roman" w:hAnsi="Times New Roman"/>
          <w:b/>
          <w:sz w:val="28"/>
          <w:szCs w:val="28"/>
        </w:rPr>
        <w:t>Действия, которые могут восприниматься окружающими как согласие принять взятку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2C0AA5" w:rsidRDefault="002C0AA5" w:rsidP="009670C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C0AA5" w:rsidRDefault="002C0AA5" w:rsidP="009670C1">
      <w:pPr>
        <w:pStyle w:val="ListParagraph"/>
        <w:numPr>
          <w:ilvl w:val="0"/>
          <w:numId w:val="9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BA3389">
        <w:rPr>
          <w:rFonts w:ascii="Times New Roman" w:hAnsi="Times New Roman"/>
          <w:sz w:val="28"/>
          <w:szCs w:val="28"/>
        </w:rPr>
        <w:t xml:space="preserve">переговоры о последующем трудоустройстве </w:t>
      </w:r>
      <w:r>
        <w:rPr>
          <w:rFonts w:ascii="Times New Roman" w:hAnsi="Times New Roman"/>
          <w:sz w:val="28"/>
          <w:szCs w:val="28"/>
        </w:rPr>
        <w:t>в</w:t>
      </w:r>
      <w:r w:rsidRPr="00BA3389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ю</w:t>
      </w:r>
      <w:r w:rsidRPr="00BA3389">
        <w:rPr>
          <w:rFonts w:ascii="Times New Roman" w:hAnsi="Times New Roman"/>
          <w:sz w:val="28"/>
          <w:szCs w:val="28"/>
        </w:rPr>
        <w:t>, которая извлекла, извлекает или может извлечь выгоду из решений или действий (бездействия) служащего (работника);</w:t>
      </w:r>
    </w:p>
    <w:p w:rsidR="002C0AA5" w:rsidRDefault="002C0AA5" w:rsidP="009670C1">
      <w:pPr>
        <w:pStyle w:val="ListParagraph"/>
        <w:numPr>
          <w:ilvl w:val="0"/>
          <w:numId w:val="9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BA3389">
        <w:rPr>
          <w:rFonts w:ascii="Times New Roman" w:hAnsi="Times New Roman"/>
          <w:sz w:val="28"/>
          <w:szCs w:val="28"/>
        </w:rPr>
        <w:t>родственники служащего (работника) устраиваются на работу в организацию, которая извлекла, извлекает или может извлечь выгоду из его решений или действий (бездействия);</w:t>
      </w:r>
    </w:p>
    <w:p w:rsidR="002C0AA5" w:rsidRPr="00BA3389" w:rsidRDefault="002C0AA5" w:rsidP="009670C1">
      <w:pPr>
        <w:pStyle w:val="ListParagraph"/>
        <w:numPr>
          <w:ilvl w:val="0"/>
          <w:numId w:val="9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BA3389">
        <w:rPr>
          <w:rFonts w:ascii="Times New Roman" w:hAnsi="Times New Roman"/>
          <w:sz w:val="28"/>
          <w:szCs w:val="28"/>
        </w:rPr>
        <w:t>родственники служащего (работника) соглашаются принять подарок от организации, которая извлекла, извлекает или может извлечь выгоду из его решений или действий (бездействия) и т.д.;</w:t>
      </w:r>
    </w:p>
    <w:p w:rsidR="002C0AA5" w:rsidRDefault="002C0AA5" w:rsidP="009670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0AA5" w:rsidRPr="009670C1" w:rsidRDefault="002C0AA5" w:rsidP="009670C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670C1">
        <w:rPr>
          <w:rFonts w:ascii="Times New Roman" w:hAnsi="Times New Roman"/>
          <w:b/>
          <w:sz w:val="28"/>
          <w:szCs w:val="28"/>
        </w:rPr>
        <w:t>Некоторые косвенные признаки предложения взятки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2C0AA5" w:rsidRDefault="002C0AA5" w:rsidP="009670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0AA5" w:rsidRDefault="002C0AA5" w:rsidP="009670C1">
      <w:pPr>
        <w:pStyle w:val="ListParagraph"/>
        <w:numPr>
          <w:ilvl w:val="0"/>
          <w:numId w:val="10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BA3389">
        <w:rPr>
          <w:rFonts w:ascii="Times New Roman" w:hAnsi="Times New Roman"/>
          <w:sz w:val="28"/>
          <w:szCs w:val="28"/>
        </w:rPr>
        <w:t>разговор о возможной взятке носит иносказательный характер, речь взяткодателя состоит из односложных предложений, не содержащих открытых заявлений о том, что при положительном решении спорного вопроса</w:t>
      </w:r>
      <w:r>
        <w:rPr>
          <w:rFonts w:ascii="Times New Roman" w:hAnsi="Times New Roman"/>
          <w:sz w:val="28"/>
          <w:szCs w:val="28"/>
        </w:rPr>
        <w:t xml:space="preserve"> последует вознаграждение</w:t>
      </w:r>
      <w:r w:rsidRPr="00BA3389">
        <w:rPr>
          <w:rFonts w:ascii="Times New Roman" w:hAnsi="Times New Roman"/>
          <w:sz w:val="28"/>
          <w:szCs w:val="28"/>
        </w:rPr>
        <w:t>;</w:t>
      </w:r>
    </w:p>
    <w:p w:rsidR="002C0AA5" w:rsidRDefault="002C0AA5" w:rsidP="009670C1">
      <w:pPr>
        <w:pStyle w:val="ListParagraph"/>
        <w:numPr>
          <w:ilvl w:val="0"/>
          <w:numId w:val="10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BA3389">
        <w:rPr>
          <w:rFonts w:ascii="Times New Roman" w:hAnsi="Times New Roman"/>
          <w:sz w:val="28"/>
          <w:szCs w:val="28"/>
        </w:rPr>
        <w:t xml:space="preserve">он передаст ему деньги или окажет какие-либо услуги; </w:t>
      </w:r>
    </w:p>
    <w:p w:rsidR="002C0AA5" w:rsidRDefault="002C0AA5" w:rsidP="00FA7100">
      <w:pPr>
        <w:pStyle w:val="ListParagraph"/>
        <w:numPr>
          <w:ilvl w:val="0"/>
          <w:numId w:val="10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BA3389">
        <w:rPr>
          <w:rFonts w:ascii="Times New Roman" w:hAnsi="Times New Roman"/>
          <w:sz w:val="28"/>
          <w:szCs w:val="28"/>
        </w:rPr>
        <w:t>в ходе беседы взяткодатель, при наличии свидетелей или аудио, видеотехники, жестами или мимикой дает понять, что готов обсудить возможности решения этого вопроса в другой обстановке (в другое время, в другом месте);</w:t>
      </w:r>
    </w:p>
    <w:p w:rsidR="002C0AA5" w:rsidRDefault="002C0AA5" w:rsidP="00FA7100">
      <w:pPr>
        <w:pStyle w:val="ListParagraph"/>
        <w:numPr>
          <w:ilvl w:val="0"/>
          <w:numId w:val="10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BA3389">
        <w:rPr>
          <w:rFonts w:ascii="Times New Roman" w:hAnsi="Times New Roman"/>
          <w:sz w:val="28"/>
          <w:szCs w:val="28"/>
        </w:rPr>
        <w:t xml:space="preserve">сумма или </w:t>
      </w:r>
      <w:r>
        <w:rPr>
          <w:rFonts w:ascii="Times New Roman" w:hAnsi="Times New Roman"/>
          <w:sz w:val="28"/>
          <w:szCs w:val="28"/>
        </w:rPr>
        <w:t>характер взятки не озвучиваются,</w:t>
      </w:r>
      <w:r w:rsidRPr="00BA3389">
        <w:rPr>
          <w:rFonts w:ascii="Times New Roman" w:hAnsi="Times New Roman"/>
          <w:sz w:val="28"/>
          <w:szCs w:val="28"/>
        </w:rPr>
        <w:t xml:space="preserve"> вместе с тем соответствующие цифры могут быть написаны на листке бумаги, набраны на калькуляторе или компьютере и продемонстрированы потенциальному взяткополучателю;</w:t>
      </w:r>
    </w:p>
    <w:p w:rsidR="002C0AA5" w:rsidRDefault="002C0AA5" w:rsidP="00FA7100">
      <w:pPr>
        <w:pStyle w:val="ListParagraph"/>
        <w:numPr>
          <w:ilvl w:val="0"/>
          <w:numId w:val="10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BA3389">
        <w:rPr>
          <w:rFonts w:ascii="Times New Roman" w:hAnsi="Times New Roman"/>
          <w:sz w:val="28"/>
          <w:szCs w:val="28"/>
        </w:rPr>
        <w:t>взяткодатель может неожиданно прервать беседу и под благовидным предлогом покинуть помещение, оставив при этом папку с материалами, конверт, портфель, сверток;</w:t>
      </w:r>
    </w:p>
    <w:p w:rsidR="002C0AA5" w:rsidRPr="00BA3389" w:rsidRDefault="002C0AA5" w:rsidP="00FA7100">
      <w:pPr>
        <w:pStyle w:val="ListParagraph"/>
        <w:numPr>
          <w:ilvl w:val="0"/>
          <w:numId w:val="10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BA3389">
        <w:rPr>
          <w:rFonts w:ascii="Times New Roman" w:hAnsi="Times New Roman"/>
          <w:sz w:val="28"/>
          <w:szCs w:val="28"/>
        </w:rPr>
        <w:t>взяткодатель может переадресовать продолжение контакта другому человеку, напрямую не связанному с решением вопроса;</w:t>
      </w:r>
    </w:p>
    <w:p w:rsidR="002C0AA5" w:rsidRDefault="002C0AA5" w:rsidP="00FA71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0AA5" w:rsidRDefault="002C0AA5" w:rsidP="00FA710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A7100">
        <w:rPr>
          <w:rFonts w:ascii="Times New Roman" w:hAnsi="Times New Roman"/>
          <w:b/>
          <w:sz w:val="28"/>
          <w:szCs w:val="28"/>
        </w:rPr>
        <w:t>Ваши действия в случае предложения взятки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2C0AA5" w:rsidRPr="00FA7100" w:rsidRDefault="002C0AA5" w:rsidP="00FA710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C0AA5" w:rsidRDefault="002C0AA5" w:rsidP="00FA7100">
      <w:pPr>
        <w:pStyle w:val="ListParagraph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BA3389">
        <w:rPr>
          <w:rFonts w:ascii="Times New Roman" w:hAnsi="Times New Roman"/>
          <w:sz w:val="28"/>
          <w:szCs w:val="28"/>
        </w:rPr>
        <w:t xml:space="preserve">вести себя крайне осторожно, вежливо, без заискивания, не допуская опрометчивых высказываний, которые могли бы трактоваться взяткодателем (взятковымогателем) либо как готовность, либо как категорический отказ принять (дать) взятку; </w:t>
      </w:r>
    </w:p>
    <w:p w:rsidR="002C0AA5" w:rsidRDefault="002C0AA5" w:rsidP="00FA7100">
      <w:pPr>
        <w:pStyle w:val="ListParagraph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BA3389">
        <w:rPr>
          <w:rFonts w:ascii="Times New Roman" w:hAnsi="Times New Roman"/>
          <w:sz w:val="28"/>
          <w:szCs w:val="28"/>
        </w:rPr>
        <w:t xml:space="preserve">внимательно выслушать и точно запомнить предложенные Вам условия (размеры сумм, наименование товаров и характер услуг, сроки и способы передачи взятки, форма коммерческого подкупа, последовательность решения вопросов); </w:t>
      </w:r>
    </w:p>
    <w:p w:rsidR="002C0AA5" w:rsidRDefault="002C0AA5" w:rsidP="00FA7100">
      <w:pPr>
        <w:pStyle w:val="ListParagraph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BA3389">
        <w:rPr>
          <w:rFonts w:ascii="Times New Roman" w:hAnsi="Times New Roman"/>
          <w:sz w:val="28"/>
          <w:szCs w:val="28"/>
        </w:rPr>
        <w:t xml:space="preserve">постараться перенести вопрос о времени и месте передачи взятки до следующей беседы и предложить хорошо знакомое Вам место для следующей встречи; </w:t>
      </w:r>
    </w:p>
    <w:p w:rsidR="002C0AA5" w:rsidRDefault="002C0AA5" w:rsidP="00FA7100">
      <w:pPr>
        <w:pStyle w:val="ListParagraph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BA3389">
        <w:rPr>
          <w:rFonts w:ascii="Times New Roman" w:hAnsi="Times New Roman"/>
          <w:sz w:val="28"/>
          <w:szCs w:val="28"/>
        </w:rPr>
        <w:t xml:space="preserve">не берите инициативу в разговоре на себя, больше «работайте на прием», позволяйте потенциальному взяткополучателю (взяткодателю) «выговориться», сообщить Вам как можно больше информации; </w:t>
      </w:r>
    </w:p>
    <w:p w:rsidR="002C0AA5" w:rsidRDefault="002C0AA5" w:rsidP="00FA7100">
      <w:pPr>
        <w:pStyle w:val="ListParagraph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BA3389">
        <w:rPr>
          <w:rFonts w:ascii="Times New Roman" w:hAnsi="Times New Roman"/>
          <w:sz w:val="28"/>
          <w:szCs w:val="28"/>
        </w:rPr>
        <w:t xml:space="preserve">при наличии у Вас диктофона постараться записать (скрытно) предложение о взятке. </w:t>
      </w:r>
    </w:p>
    <w:p w:rsidR="002C0AA5" w:rsidRDefault="002C0AA5" w:rsidP="00BA3389">
      <w:pPr>
        <w:pStyle w:val="ListParagraph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2C0AA5" w:rsidRPr="0024282B" w:rsidRDefault="002C0AA5" w:rsidP="0024282B">
      <w:pPr>
        <w:pStyle w:val="ListParagraph"/>
        <w:numPr>
          <w:ilvl w:val="0"/>
          <w:numId w:val="12"/>
        </w:numPr>
        <w:spacing w:after="0" w:line="240" w:lineRule="auto"/>
        <w:ind w:left="284" w:hanging="568"/>
        <w:jc w:val="both"/>
        <w:rPr>
          <w:rFonts w:ascii="Times New Roman" w:hAnsi="Times New Roman"/>
          <w:b/>
          <w:sz w:val="28"/>
          <w:szCs w:val="28"/>
        </w:rPr>
      </w:pPr>
      <w:r w:rsidRPr="0024282B">
        <w:rPr>
          <w:rFonts w:ascii="Times New Roman" w:hAnsi="Times New Roman"/>
          <w:b/>
          <w:sz w:val="28"/>
          <w:szCs w:val="28"/>
        </w:rPr>
        <w:t xml:space="preserve">ЧТО СЛЕДУЕТ ПРЕДПРИНЯТЬ СРАЗУ ПОСЛЕ СВЕРШИВШЕГОСЯ ФАКТА ПРЕДЛОЖЕНИЯ ИЛИ ВЫМОГАТЕЛЬСТВА ВЗЯТКИ? </w:t>
      </w:r>
    </w:p>
    <w:p w:rsidR="002C0AA5" w:rsidRPr="00BA3389" w:rsidRDefault="002C0AA5" w:rsidP="00BA3389">
      <w:pPr>
        <w:pStyle w:val="ListParagraph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2C0AA5" w:rsidRPr="0024282B" w:rsidRDefault="002C0AA5" w:rsidP="0024282B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A338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Письменно у</w:t>
      </w:r>
      <w:r w:rsidRPr="00BA3389">
        <w:rPr>
          <w:rFonts w:ascii="Times New Roman" w:hAnsi="Times New Roman"/>
          <w:sz w:val="28"/>
          <w:szCs w:val="28"/>
        </w:rPr>
        <w:t>ведомить представителя  нанимателя  (работодателя),  органы  прокуратуры  или</w:t>
      </w:r>
      <w:r>
        <w:rPr>
          <w:rFonts w:ascii="Times New Roman" w:hAnsi="Times New Roman"/>
          <w:sz w:val="28"/>
          <w:szCs w:val="28"/>
        </w:rPr>
        <w:t xml:space="preserve"> другие государственные органы </w:t>
      </w:r>
      <w:r w:rsidRPr="0024282B">
        <w:rPr>
          <w:rFonts w:ascii="Times New Roman" w:hAnsi="Times New Roman"/>
          <w:sz w:val="28"/>
          <w:szCs w:val="28"/>
        </w:rPr>
        <w:t>обо всех случаях обращения к нему  каких-либо лиц в целях склонения его к совершению коррупционных правонарушений, в том числе предложение и вымогательства взятки (ст. 9 Федерального закона от 25.12.2008 № 273-ФЗ «О противодействии коррупции»).</w:t>
      </w:r>
      <w:r>
        <w:rPr>
          <w:rFonts w:ascii="Times New Roman" w:hAnsi="Times New Roman"/>
          <w:sz w:val="28"/>
          <w:szCs w:val="28"/>
        </w:rPr>
        <w:t xml:space="preserve">  В случае записи на диктофон </w:t>
      </w:r>
      <w:r w:rsidRPr="008D4190">
        <w:rPr>
          <w:rFonts w:ascii="Times New Roman" w:hAnsi="Times New Roman"/>
          <w:sz w:val="28"/>
          <w:szCs w:val="28"/>
        </w:rPr>
        <w:t>предложени</w:t>
      </w:r>
      <w:r>
        <w:rPr>
          <w:rFonts w:ascii="Times New Roman" w:hAnsi="Times New Roman"/>
          <w:sz w:val="28"/>
          <w:szCs w:val="28"/>
        </w:rPr>
        <w:t>я</w:t>
      </w:r>
      <w:r w:rsidRPr="008D4190">
        <w:rPr>
          <w:rFonts w:ascii="Times New Roman" w:hAnsi="Times New Roman"/>
          <w:sz w:val="28"/>
          <w:szCs w:val="28"/>
        </w:rPr>
        <w:t xml:space="preserve"> о взятке</w:t>
      </w:r>
      <w:r>
        <w:rPr>
          <w:rFonts w:ascii="Times New Roman" w:hAnsi="Times New Roman"/>
          <w:sz w:val="28"/>
          <w:szCs w:val="28"/>
        </w:rPr>
        <w:t xml:space="preserve"> передать данную запись.</w:t>
      </w:r>
    </w:p>
    <w:p w:rsidR="002C0AA5" w:rsidRPr="001D0866" w:rsidRDefault="002C0AA5" w:rsidP="00E0507C">
      <w:pPr>
        <w:jc w:val="both"/>
        <w:rPr>
          <w:rFonts w:ascii="Times New Roman" w:hAnsi="Times New Roman"/>
          <w:b/>
          <w:sz w:val="28"/>
          <w:szCs w:val="28"/>
        </w:rPr>
      </w:pPr>
    </w:p>
    <w:p w:rsidR="002C0AA5" w:rsidRPr="001D0866" w:rsidRDefault="002C0AA5" w:rsidP="00E0507C">
      <w:pPr>
        <w:jc w:val="both"/>
        <w:rPr>
          <w:rFonts w:ascii="Times New Roman" w:hAnsi="Times New Roman"/>
          <w:b/>
          <w:sz w:val="28"/>
          <w:szCs w:val="28"/>
        </w:rPr>
      </w:pPr>
    </w:p>
    <w:p w:rsidR="002C0AA5" w:rsidRDefault="002C0AA5" w:rsidP="001D08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2C0AA5" w:rsidRDefault="002C0AA5" w:rsidP="00930B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Хабаровск</w:t>
      </w:r>
    </w:p>
    <w:p w:rsidR="002C0AA5" w:rsidRDefault="002C0AA5" w:rsidP="00930B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2015</w:t>
      </w:r>
    </w:p>
    <w:sectPr w:rsidR="002C0AA5" w:rsidSect="00214F5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AA5" w:rsidRDefault="002C0AA5" w:rsidP="00D541F0">
      <w:pPr>
        <w:spacing w:after="0" w:line="240" w:lineRule="auto"/>
      </w:pPr>
      <w:r>
        <w:separator/>
      </w:r>
    </w:p>
  </w:endnote>
  <w:endnote w:type="continuationSeparator" w:id="0">
    <w:p w:rsidR="002C0AA5" w:rsidRDefault="002C0AA5" w:rsidP="00D54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erlin Sans FB Demi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AA5" w:rsidRDefault="002C0AA5">
    <w:pPr>
      <w:pStyle w:val="Footer"/>
      <w:jc w:val="center"/>
    </w:pPr>
    <w:fldSimple w:instr="PAGE   \* MERGEFORMAT">
      <w:r>
        <w:rPr>
          <w:noProof/>
        </w:rPr>
        <w:t>1</w:t>
      </w:r>
    </w:fldSimple>
  </w:p>
  <w:p w:rsidR="002C0AA5" w:rsidRDefault="002C0A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AA5" w:rsidRDefault="002C0AA5" w:rsidP="00D541F0">
      <w:pPr>
        <w:spacing w:after="0" w:line="240" w:lineRule="auto"/>
      </w:pPr>
      <w:r>
        <w:separator/>
      </w:r>
    </w:p>
  </w:footnote>
  <w:footnote w:type="continuationSeparator" w:id="0">
    <w:p w:rsidR="002C0AA5" w:rsidRDefault="002C0AA5" w:rsidP="00D54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53A09"/>
    <w:multiLevelType w:val="hybridMultilevel"/>
    <w:tmpl w:val="61A2F4C4"/>
    <w:lvl w:ilvl="0" w:tplc="F83239E2">
      <w:start w:val="1"/>
      <w:numFmt w:val="bullet"/>
      <w:lvlText w:val="!"/>
      <w:lvlJc w:val="left"/>
      <w:pPr>
        <w:ind w:left="720" w:hanging="360"/>
      </w:pPr>
      <w:rPr>
        <w:rFonts w:ascii="Berlin Sans FB Demi" w:hAnsi="Berlin Sans FB Dem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0755F"/>
    <w:multiLevelType w:val="hybridMultilevel"/>
    <w:tmpl w:val="163A2518"/>
    <w:lvl w:ilvl="0" w:tplc="F83239E2">
      <w:start w:val="1"/>
      <w:numFmt w:val="bullet"/>
      <w:lvlText w:val="!"/>
      <w:lvlJc w:val="left"/>
      <w:pPr>
        <w:ind w:left="720" w:hanging="360"/>
      </w:pPr>
      <w:rPr>
        <w:rFonts w:ascii="Berlin Sans FB Demi" w:hAnsi="Berlin Sans FB Dem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D52B91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1B316ABA"/>
    <w:multiLevelType w:val="hybridMultilevel"/>
    <w:tmpl w:val="53020252"/>
    <w:lvl w:ilvl="0" w:tplc="F83239E2">
      <w:start w:val="1"/>
      <w:numFmt w:val="bullet"/>
      <w:lvlText w:val="!"/>
      <w:lvlJc w:val="left"/>
      <w:pPr>
        <w:ind w:left="720" w:hanging="360"/>
      </w:pPr>
      <w:rPr>
        <w:rFonts w:ascii="Berlin Sans FB Demi" w:hAnsi="Berlin Sans FB Dem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F17DC3"/>
    <w:multiLevelType w:val="hybridMultilevel"/>
    <w:tmpl w:val="DAEC36D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25563"/>
    <w:multiLevelType w:val="multilevel"/>
    <w:tmpl w:val="A692DBF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2D81700B"/>
    <w:multiLevelType w:val="multilevel"/>
    <w:tmpl w:val="92AEB15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319E2CF1"/>
    <w:multiLevelType w:val="hybridMultilevel"/>
    <w:tmpl w:val="5B30BED0"/>
    <w:lvl w:ilvl="0" w:tplc="C7CA27BE">
      <w:start w:val="1"/>
      <w:numFmt w:val="bullet"/>
      <w:lvlText w:val=""/>
      <w:lvlJc w:val="left"/>
      <w:pPr>
        <w:ind w:left="720" w:hanging="360"/>
      </w:pPr>
      <w:rPr>
        <w:rFonts w:ascii="Wingdings 2" w:hAnsi="Wingdings 2" w:hint="default"/>
        <w:sz w:val="5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3D54CD"/>
    <w:multiLevelType w:val="hybridMultilevel"/>
    <w:tmpl w:val="E9B0BC5E"/>
    <w:lvl w:ilvl="0" w:tplc="F83239E2">
      <w:start w:val="1"/>
      <w:numFmt w:val="bullet"/>
      <w:lvlText w:val="!"/>
      <w:lvlJc w:val="left"/>
      <w:pPr>
        <w:ind w:left="720" w:hanging="360"/>
      </w:pPr>
      <w:rPr>
        <w:rFonts w:ascii="Berlin Sans FB Demi" w:hAnsi="Berlin Sans FB Dem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E346A6"/>
    <w:multiLevelType w:val="hybridMultilevel"/>
    <w:tmpl w:val="DF36C3E8"/>
    <w:lvl w:ilvl="0" w:tplc="F83239E2">
      <w:start w:val="1"/>
      <w:numFmt w:val="bullet"/>
      <w:lvlText w:val="!"/>
      <w:lvlJc w:val="left"/>
      <w:pPr>
        <w:ind w:left="720" w:hanging="360"/>
      </w:pPr>
      <w:rPr>
        <w:rFonts w:ascii="Berlin Sans FB Demi" w:hAnsi="Berlin Sans FB Dem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E35A4D"/>
    <w:multiLevelType w:val="hybridMultilevel"/>
    <w:tmpl w:val="F29CFF1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8A90170"/>
    <w:multiLevelType w:val="hybridMultilevel"/>
    <w:tmpl w:val="959645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0"/>
  </w:num>
  <w:num w:numId="8">
    <w:abstractNumId w:val="3"/>
  </w:num>
  <w:num w:numId="9">
    <w:abstractNumId w:val="1"/>
  </w:num>
  <w:num w:numId="10">
    <w:abstractNumId w:val="8"/>
  </w:num>
  <w:num w:numId="11">
    <w:abstractNumId w:val="9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030C"/>
    <w:rsid w:val="000141F5"/>
    <w:rsid w:val="00020CF6"/>
    <w:rsid w:val="00022EFF"/>
    <w:rsid w:val="00022F7D"/>
    <w:rsid w:val="000257CE"/>
    <w:rsid w:val="000264E5"/>
    <w:rsid w:val="00030231"/>
    <w:rsid w:val="00035008"/>
    <w:rsid w:val="000355FF"/>
    <w:rsid w:val="00036605"/>
    <w:rsid w:val="00036C99"/>
    <w:rsid w:val="00037957"/>
    <w:rsid w:val="00040C38"/>
    <w:rsid w:val="00046CEB"/>
    <w:rsid w:val="0005128A"/>
    <w:rsid w:val="00057B75"/>
    <w:rsid w:val="00060122"/>
    <w:rsid w:val="00061534"/>
    <w:rsid w:val="00062D05"/>
    <w:rsid w:val="00063D80"/>
    <w:rsid w:val="00065CCD"/>
    <w:rsid w:val="000747F2"/>
    <w:rsid w:val="000845B8"/>
    <w:rsid w:val="000928A7"/>
    <w:rsid w:val="0009379E"/>
    <w:rsid w:val="00097432"/>
    <w:rsid w:val="000A36E2"/>
    <w:rsid w:val="000A4234"/>
    <w:rsid w:val="000B14FB"/>
    <w:rsid w:val="000B7127"/>
    <w:rsid w:val="000C143B"/>
    <w:rsid w:val="000C2D41"/>
    <w:rsid w:val="000C37D3"/>
    <w:rsid w:val="000C6626"/>
    <w:rsid w:val="000D1FF9"/>
    <w:rsid w:val="000D220B"/>
    <w:rsid w:val="000E21DE"/>
    <w:rsid w:val="000E38EA"/>
    <w:rsid w:val="000E3B92"/>
    <w:rsid w:val="000E403A"/>
    <w:rsid w:val="000E5175"/>
    <w:rsid w:val="000E5E68"/>
    <w:rsid w:val="000F405E"/>
    <w:rsid w:val="000F504E"/>
    <w:rsid w:val="00102E69"/>
    <w:rsid w:val="0010322F"/>
    <w:rsid w:val="00107502"/>
    <w:rsid w:val="0011159A"/>
    <w:rsid w:val="0011573D"/>
    <w:rsid w:val="00116659"/>
    <w:rsid w:val="00120555"/>
    <w:rsid w:val="00122FA0"/>
    <w:rsid w:val="001311EE"/>
    <w:rsid w:val="0013353A"/>
    <w:rsid w:val="00134CF4"/>
    <w:rsid w:val="001415A2"/>
    <w:rsid w:val="00143615"/>
    <w:rsid w:val="0014421A"/>
    <w:rsid w:val="00150301"/>
    <w:rsid w:val="00150506"/>
    <w:rsid w:val="00151B9A"/>
    <w:rsid w:val="0015226C"/>
    <w:rsid w:val="00161465"/>
    <w:rsid w:val="00164736"/>
    <w:rsid w:val="00165E58"/>
    <w:rsid w:val="00172C23"/>
    <w:rsid w:val="001768B5"/>
    <w:rsid w:val="00177E20"/>
    <w:rsid w:val="00182F4A"/>
    <w:rsid w:val="001921A8"/>
    <w:rsid w:val="00193A2B"/>
    <w:rsid w:val="001942EA"/>
    <w:rsid w:val="001964B4"/>
    <w:rsid w:val="001A1C66"/>
    <w:rsid w:val="001A2337"/>
    <w:rsid w:val="001A4194"/>
    <w:rsid w:val="001B2470"/>
    <w:rsid w:val="001B3386"/>
    <w:rsid w:val="001B50EE"/>
    <w:rsid w:val="001B711C"/>
    <w:rsid w:val="001C0D4D"/>
    <w:rsid w:val="001C28C3"/>
    <w:rsid w:val="001C29C3"/>
    <w:rsid w:val="001C5FF2"/>
    <w:rsid w:val="001C605C"/>
    <w:rsid w:val="001D0866"/>
    <w:rsid w:val="001D101F"/>
    <w:rsid w:val="001D2001"/>
    <w:rsid w:val="001D2754"/>
    <w:rsid w:val="001D355E"/>
    <w:rsid w:val="001D3CDC"/>
    <w:rsid w:val="001D6ED8"/>
    <w:rsid w:val="001E2EB5"/>
    <w:rsid w:val="001E456D"/>
    <w:rsid w:val="00200306"/>
    <w:rsid w:val="00201490"/>
    <w:rsid w:val="0020166A"/>
    <w:rsid w:val="00201A2B"/>
    <w:rsid w:val="00204B2C"/>
    <w:rsid w:val="0021136D"/>
    <w:rsid w:val="002114B2"/>
    <w:rsid w:val="002126E8"/>
    <w:rsid w:val="002128FE"/>
    <w:rsid w:val="00212ADD"/>
    <w:rsid w:val="00214745"/>
    <w:rsid w:val="00214F58"/>
    <w:rsid w:val="0022074B"/>
    <w:rsid w:val="00232F07"/>
    <w:rsid w:val="00235868"/>
    <w:rsid w:val="00236412"/>
    <w:rsid w:val="00237D15"/>
    <w:rsid w:val="002407D0"/>
    <w:rsid w:val="0024282B"/>
    <w:rsid w:val="00244B69"/>
    <w:rsid w:val="00255905"/>
    <w:rsid w:val="00255FED"/>
    <w:rsid w:val="0025733D"/>
    <w:rsid w:val="00257A34"/>
    <w:rsid w:val="00264058"/>
    <w:rsid w:val="00265185"/>
    <w:rsid w:val="00273EEF"/>
    <w:rsid w:val="00274BEA"/>
    <w:rsid w:val="00274F11"/>
    <w:rsid w:val="00281995"/>
    <w:rsid w:val="002855F6"/>
    <w:rsid w:val="00291544"/>
    <w:rsid w:val="002A3C6F"/>
    <w:rsid w:val="002A65C9"/>
    <w:rsid w:val="002B0F81"/>
    <w:rsid w:val="002B4AF8"/>
    <w:rsid w:val="002B6DB0"/>
    <w:rsid w:val="002C02D8"/>
    <w:rsid w:val="002C0AA5"/>
    <w:rsid w:val="002C6F0F"/>
    <w:rsid w:val="002D126E"/>
    <w:rsid w:val="002D327E"/>
    <w:rsid w:val="002D39E6"/>
    <w:rsid w:val="002D412D"/>
    <w:rsid w:val="002D6630"/>
    <w:rsid w:val="002E13BE"/>
    <w:rsid w:val="002F06B1"/>
    <w:rsid w:val="002F0D33"/>
    <w:rsid w:val="002F6C9C"/>
    <w:rsid w:val="003026ED"/>
    <w:rsid w:val="00302A75"/>
    <w:rsid w:val="0031630C"/>
    <w:rsid w:val="003219EA"/>
    <w:rsid w:val="0032299A"/>
    <w:rsid w:val="00323BC5"/>
    <w:rsid w:val="00326684"/>
    <w:rsid w:val="003302DA"/>
    <w:rsid w:val="003322AB"/>
    <w:rsid w:val="00336F65"/>
    <w:rsid w:val="00337729"/>
    <w:rsid w:val="003546BB"/>
    <w:rsid w:val="00370EE1"/>
    <w:rsid w:val="00371057"/>
    <w:rsid w:val="00374233"/>
    <w:rsid w:val="003777A2"/>
    <w:rsid w:val="00380343"/>
    <w:rsid w:val="00382D8D"/>
    <w:rsid w:val="00383468"/>
    <w:rsid w:val="0038354D"/>
    <w:rsid w:val="00383BF6"/>
    <w:rsid w:val="0038416F"/>
    <w:rsid w:val="003844B6"/>
    <w:rsid w:val="003901EC"/>
    <w:rsid w:val="00394115"/>
    <w:rsid w:val="003972DF"/>
    <w:rsid w:val="003A11DA"/>
    <w:rsid w:val="003A174F"/>
    <w:rsid w:val="003A1E0A"/>
    <w:rsid w:val="003A342B"/>
    <w:rsid w:val="003A3A2D"/>
    <w:rsid w:val="003A6F41"/>
    <w:rsid w:val="003B2B95"/>
    <w:rsid w:val="003B528B"/>
    <w:rsid w:val="003B5E98"/>
    <w:rsid w:val="003C0F69"/>
    <w:rsid w:val="003C1BFE"/>
    <w:rsid w:val="003C38EC"/>
    <w:rsid w:val="003C77C0"/>
    <w:rsid w:val="003D3CCB"/>
    <w:rsid w:val="003D6992"/>
    <w:rsid w:val="003D6EA1"/>
    <w:rsid w:val="003E0946"/>
    <w:rsid w:val="003F75B4"/>
    <w:rsid w:val="0040012D"/>
    <w:rsid w:val="0040052A"/>
    <w:rsid w:val="004232A3"/>
    <w:rsid w:val="00424767"/>
    <w:rsid w:val="004276FB"/>
    <w:rsid w:val="004301A1"/>
    <w:rsid w:val="004316D9"/>
    <w:rsid w:val="00431BEF"/>
    <w:rsid w:val="0043355E"/>
    <w:rsid w:val="00435B2E"/>
    <w:rsid w:val="00443F72"/>
    <w:rsid w:val="00447697"/>
    <w:rsid w:val="00451DDD"/>
    <w:rsid w:val="00461672"/>
    <w:rsid w:val="00461DE5"/>
    <w:rsid w:val="00463E1A"/>
    <w:rsid w:val="00464D7C"/>
    <w:rsid w:val="004710AE"/>
    <w:rsid w:val="00471FD7"/>
    <w:rsid w:val="00473818"/>
    <w:rsid w:val="004742FE"/>
    <w:rsid w:val="00475E9E"/>
    <w:rsid w:val="00476AD6"/>
    <w:rsid w:val="00486787"/>
    <w:rsid w:val="00495EAA"/>
    <w:rsid w:val="00496B2F"/>
    <w:rsid w:val="004972C4"/>
    <w:rsid w:val="004A0193"/>
    <w:rsid w:val="004A173B"/>
    <w:rsid w:val="004B066D"/>
    <w:rsid w:val="004B61E2"/>
    <w:rsid w:val="004B785F"/>
    <w:rsid w:val="004C3A8D"/>
    <w:rsid w:val="004D5DE6"/>
    <w:rsid w:val="004E57A2"/>
    <w:rsid w:val="004E6735"/>
    <w:rsid w:val="004E7427"/>
    <w:rsid w:val="004F0833"/>
    <w:rsid w:val="004F0D1D"/>
    <w:rsid w:val="004F1822"/>
    <w:rsid w:val="004F2ABA"/>
    <w:rsid w:val="004F4C88"/>
    <w:rsid w:val="004F7C29"/>
    <w:rsid w:val="005057F2"/>
    <w:rsid w:val="005076EA"/>
    <w:rsid w:val="00513053"/>
    <w:rsid w:val="005138EA"/>
    <w:rsid w:val="005159C7"/>
    <w:rsid w:val="005166FC"/>
    <w:rsid w:val="00520AFD"/>
    <w:rsid w:val="0052540D"/>
    <w:rsid w:val="0052693B"/>
    <w:rsid w:val="005272B4"/>
    <w:rsid w:val="005313D0"/>
    <w:rsid w:val="005326D2"/>
    <w:rsid w:val="005331CE"/>
    <w:rsid w:val="00534285"/>
    <w:rsid w:val="00534AA2"/>
    <w:rsid w:val="00535DC5"/>
    <w:rsid w:val="00536600"/>
    <w:rsid w:val="00537029"/>
    <w:rsid w:val="00541E11"/>
    <w:rsid w:val="005446C3"/>
    <w:rsid w:val="0055352A"/>
    <w:rsid w:val="00553AF2"/>
    <w:rsid w:val="00563F96"/>
    <w:rsid w:val="00565147"/>
    <w:rsid w:val="0056680E"/>
    <w:rsid w:val="0057543F"/>
    <w:rsid w:val="0058550F"/>
    <w:rsid w:val="0058595A"/>
    <w:rsid w:val="00587187"/>
    <w:rsid w:val="00590DAE"/>
    <w:rsid w:val="00593C33"/>
    <w:rsid w:val="00594A59"/>
    <w:rsid w:val="00597864"/>
    <w:rsid w:val="005A0D7F"/>
    <w:rsid w:val="005A1251"/>
    <w:rsid w:val="005A1A12"/>
    <w:rsid w:val="005A27E6"/>
    <w:rsid w:val="005A3FE7"/>
    <w:rsid w:val="005A4377"/>
    <w:rsid w:val="005A4D7D"/>
    <w:rsid w:val="005B0CE5"/>
    <w:rsid w:val="005B79F4"/>
    <w:rsid w:val="005B7DB1"/>
    <w:rsid w:val="005C34DC"/>
    <w:rsid w:val="005C3A6B"/>
    <w:rsid w:val="005D07B0"/>
    <w:rsid w:val="005D10FF"/>
    <w:rsid w:val="005D7336"/>
    <w:rsid w:val="005E355E"/>
    <w:rsid w:val="005E55C4"/>
    <w:rsid w:val="005F265C"/>
    <w:rsid w:val="006004E0"/>
    <w:rsid w:val="00602818"/>
    <w:rsid w:val="006034BC"/>
    <w:rsid w:val="00606F42"/>
    <w:rsid w:val="0061044E"/>
    <w:rsid w:val="006136E6"/>
    <w:rsid w:val="0062249E"/>
    <w:rsid w:val="00626549"/>
    <w:rsid w:val="0063015D"/>
    <w:rsid w:val="0064051E"/>
    <w:rsid w:val="00640B69"/>
    <w:rsid w:val="006435A6"/>
    <w:rsid w:val="00645F29"/>
    <w:rsid w:val="00646A6C"/>
    <w:rsid w:val="00651150"/>
    <w:rsid w:val="0065251F"/>
    <w:rsid w:val="00657DC9"/>
    <w:rsid w:val="00660247"/>
    <w:rsid w:val="006605E0"/>
    <w:rsid w:val="006626A0"/>
    <w:rsid w:val="00663828"/>
    <w:rsid w:val="006664B1"/>
    <w:rsid w:val="00667126"/>
    <w:rsid w:val="0067630C"/>
    <w:rsid w:val="00677495"/>
    <w:rsid w:val="006868AA"/>
    <w:rsid w:val="00687C70"/>
    <w:rsid w:val="0069030C"/>
    <w:rsid w:val="00691951"/>
    <w:rsid w:val="00692577"/>
    <w:rsid w:val="0069411C"/>
    <w:rsid w:val="006A0A5A"/>
    <w:rsid w:val="006A5016"/>
    <w:rsid w:val="006A68D5"/>
    <w:rsid w:val="006B3B6F"/>
    <w:rsid w:val="006B630F"/>
    <w:rsid w:val="006C1EA7"/>
    <w:rsid w:val="006C3DB9"/>
    <w:rsid w:val="006C65D0"/>
    <w:rsid w:val="006D0BD4"/>
    <w:rsid w:val="006D0C7E"/>
    <w:rsid w:val="006D1334"/>
    <w:rsid w:val="006D7A0D"/>
    <w:rsid w:val="006D7FED"/>
    <w:rsid w:val="006E3EB3"/>
    <w:rsid w:val="006E4FCC"/>
    <w:rsid w:val="006E5B61"/>
    <w:rsid w:val="006E62B5"/>
    <w:rsid w:val="006F0903"/>
    <w:rsid w:val="006F1E53"/>
    <w:rsid w:val="006F3ADD"/>
    <w:rsid w:val="006F7647"/>
    <w:rsid w:val="00702227"/>
    <w:rsid w:val="00707FB5"/>
    <w:rsid w:val="00710D4C"/>
    <w:rsid w:val="00720115"/>
    <w:rsid w:val="00720127"/>
    <w:rsid w:val="00720BA8"/>
    <w:rsid w:val="007249F5"/>
    <w:rsid w:val="00724AE2"/>
    <w:rsid w:val="007275DF"/>
    <w:rsid w:val="0073175F"/>
    <w:rsid w:val="0073306A"/>
    <w:rsid w:val="007347D4"/>
    <w:rsid w:val="0073574E"/>
    <w:rsid w:val="00742CB4"/>
    <w:rsid w:val="00744F5F"/>
    <w:rsid w:val="00745ACB"/>
    <w:rsid w:val="007579A7"/>
    <w:rsid w:val="00764137"/>
    <w:rsid w:val="00764698"/>
    <w:rsid w:val="0076498D"/>
    <w:rsid w:val="00771333"/>
    <w:rsid w:val="00772757"/>
    <w:rsid w:val="0077328A"/>
    <w:rsid w:val="00774252"/>
    <w:rsid w:val="00774AAD"/>
    <w:rsid w:val="00775E1B"/>
    <w:rsid w:val="007763CA"/>
    <w:rsid w:val="00781382"/>
    <w:rsid w:val="007835C7"/>
    <w:rsid w:val="00784658"/>
    <w:rsid w:val="00785538"/>
    <w:rsid w:val="00787D56"/>
    <w:rsid w:val="0079076D"/>
    <w:rsid w:val="00790808"/>
    <w:rsid w:val="00797D76"/>
    <w:rsid w:val="007A4619"/>
    <w:rsid w:val="007B2321"/>
    <w:rsid w:val="007B3E58"/>
    <w:rsid w:val="007B4FF0"/>
    <w:rsid w:val="007B56CE"/>
    <w:rsid w:val="007B61A1"/>
    <w:rsid w:val="007C104B"/>
    <w:rsid w:val="007C1ED0"/>
    <w:rsid w:val="007C5641"/>
    <w:rsid w:val="007C6F3C"/>
    <w:rsid w:val="007C7D0F"/>
    <w:rsid w:val="007D095C"/>
    <w:rsid w:val="007D6580"/>
    <w:rsid w:val="007D6743"/>
    <w:rsid w:val="007E595D"/>
    <w:rsid w:val="007F334B"/>
    <w:rsid w:val="007F573F"/>
    <w:rsid w:val="007F6AA4"/>
    <w:rsid w:val="00801D60"/>
    <w:rsid w:val="0080531A"/>
    <w:rsid w:val="00805C3C"/>
    <w:rsid w:val="00807473"/>
    <w:rsid w:val="008228A3"/>
    <w:rsid w:val="0082528E"/>
    <w:rsid w:val="0082686E"/>
    <w:rsid w:val="00827080"/>
    <w:rsid w:val="008278D0"/>
    <w:rsid w:val="008302DA"/>
    <w:rsid w:val="008344C9"/>
    <w:rsid w:val="00834873"/>
    <w:rsid w:val="00840884"/>
    <w:rsid w:val="008410ED"/>
    <w:rsid w:val="00841C3B"/>
    <w:rsid w:val="0084245F"/>
    <w:rsid w:val="008463E6"/>
    <w:rsid w:val="008548DF"/>
    <w:rsid w:val="00855255"/>
    <w:rsid w:val="008559BC"/>
    <w:rsid w:val="00855DAD"/>
    <w:rsid w:val="008567D9"/>
    <w:rsid w:val="008601E3"/>
    <w:rsid w:val="008604F9"/>
    <w:rsid w:val="008714CC"/>
    <w:rsid w:val="00872083"/>
    <w:rsid w:val="00874ED9"/>
    <w:rsid w:val="008803BD"/>
    <w:rsid w:val="008808FA"/>
    <w:rsid w:val="00881D38"/>
    <w:rsid w:val="008866B1"/>
    <w:rsid w:val="00890A78"/>
    <w:rsid w:val="00892AA4"/>
    <w:rsid w:val="008942ED"/>
    <w:rsid w:val="008A320D"/>
    <w:rsid w:val="008B6024"/>
    <w:rsid w:val="008C3623"/>
    <w:rsid w:val="008C5D88"/>
    <w:rsid w:val="008C7E07"/>
    <w:rsid w:val="008D12EE"/>
    <w:rsid w:val="008D4190"/>
    <w:rsid w:val="008E2A34"/>
    <w:rsid w:val="008E4801"/>
    <w:rsid w:val="008F1782"/>
    <w:rsid w:val="008F2893"/>
    <w:rsid w:val="008F28FA"/>
    <w:rsid w:val="00901EF1"/>
    <w:rsid w:val="009023CD"/>
    <w:rsid w:val="00902960"/>
    <w:rsid w:val="0091469E"/>
    <w:rsid w:val="00915459"/>
    <w:rsid w:val="00915B8D"/>
    <w:rsid w:val="009230D7"/>
    <w:rsid w:val="00923AFF"/>
    <w:rsid w:val="00925D2A"/>
    <w:rsid w:val="0093010B"/>
    <w:rsid w:val="0093093C"/>
    <w:rsid w:val="00930B9F"/>
    <w:rsid w:val="00931004"/>
    <w:rsid w:val="0093306A"/>
    <w:rsid w:val="00953EEF"/>
    <w:rsid w:val="009569B3"/>
    <w:rsid w:val="009670C1"/>
    <w:rsid w:val="009708CB"/>
    <w:rsid w:val="00971CA4"/>
    <w:rsid w:val="00974776"/>
    <w:rsid w:val="0099163B"/>
    <w:rsid w:val="00996678"/>
    <w:rsid w:val="009A0CF3"/>
    <w:rsid w:val="009A1BF9"/>
    <w:rsid w:val="009A1C8C"/>
    <w:rsid w:val="009B0B64"/>
    <w:rsid w:val="009B5E23"/>
    <w:rsid w:val="009C4796"/>
    <w:rsid w:val="009C7C05"/>
    <w:rsid w:val="009D2808"/>
    <w:rsid w:val="009D37AA"/>
    <w:rsid w:val="009D5536"/>
    <w:rsid w:val="009D5914"/>
    <w:rsid w:val="009E6A2A"/>
    <w:rsid w:val="009F0E27"/>
    <w:rsid w:val="00A0139B"/>
    <w:rsid w:val="00A02646"/>
    <w:rsid w:val="00A026BB"/>
    <w:rsid w:val="00A027FA"/>
    <w:rsid w:val="00A1029A"/>
    <w:rsid w:val="00A15A14"/>
    <w:rsid w:val="00A2225A"/>
    <w:rsid w:val="00A27558"/>
    <w:rsid w:val="00A27922"/>
    <w:rsid w:val="00A2798F"/>
    <w:rsid w:val="00A3540E"/>
    <w:rsid w:val="00A35D7C"/>
    <w:rsid w:val="00A36BE0"/>
    <w:rsid w:val="00A37F3C"/>
    <w:rsid w:val="00A41DB4"/>
    <w:rsid w:val="00A426F6"/>
    <w:rsid w:val="00A53101"/>
    <w:rsid w:val="00A5508D"/>
    <w:rsid w:val="00A56BA7"/>
    <w:rsid w:val="00A60524"/>
    <w:rsid w:val="00A62E7A"/>
    <w:rsid w:val="00A635CF"/>
    <w:rsid w:val="00A70006"/>
    <w:rsid w:val="00A77A4F"/>
    <w:rsid w:val="00A77DCD"/>
    <w:rsid w:val="00A835D1"/>
    <w:rsid w:val="00A87CF7"/>
    <w:rsid w:val="00A87F5C"/>
    <w:rsid w:val="00A914BF"/>
    <w:rsid w:val="00A91BBA"/>
    <w:rsid w:val="00A93DD3"/>
    <w:rsid w:val="00A97DE2"/>
    <w:rsid w:val="00AA3814"/>
    <w:rsid w:val="00AA6E53"/>
    <w:rsid w:val="00AB016F"/>
    <w:rsid w:val="00AB0433"/>
    <w:rsid w:val="00AB1F55"/>
    <w:rsid w:val="00AB2DC9"/>
    <w:rsid w:val="00AB7622"/>
    <w:rsid w:val="00AB7B0F"/>
    <w:rsid w:val="00AC0E44"/>
    <w:rsid w:val="00AC4AED"/>
    <w:rsid w:val="00AD4364"/>
    <w:rsid w:val="00AD4631"/>
    <w:rsid w:val="00AD7457"/>
    <w:rsid w:val="00AE05F7"/>
    <w:rsid w:val="00AE2E62"/>
    <w:rsid w:val="00AE3437"/>
    <w:rsid w:val="00AF0A10"/>
    <w:rsid w:val="00B05E33"/>
    <w:rsid w:val="00B0677D"/>
    <w:rsid w:val="00B11A78"/>
    <w:rsid w:val="00B11CED"/>
    <w:rsid w:val="00B126F6"/>
    <w:rsid w:val="00B179A7"/>
    <w:rsid w:val="00B17E59"/>
    <w:rsid w:val="00B20A4A"/>
    <w:rsid w:val="00B2107B"/>
    <w:rsid w:val="00B2355D"/>
    <w:rsid w:val="00B24D8D"/>
    <w:rsid w:val="00B35603"/>
    <w:rsid w:val="00B519D7"/>
    <w:rsid w:val="00B51B92"/>
    <w:rsid w:val="00B53468"/>
    <w:rsid w:val="00B54EEC"/>
    <w:rsid w:val="00B65AE3"/>
    <w:rsid w:val="00B671AA"/>
    <w:rsid w:val="00B7049E"/>
    <w:rsid w:val="00B707F4"/>
    <w:rsid w:val="00B71727"/>
    <w:rsid w:val="00B741C6"/>
    <w:rsid w:val="00B80246"/>
    <w:rsid w:val="00B82B22"/>
    <w:rsid w:val="00B85BCE"/>
    <w:rsid w:val="00B9244D"/>
    <w:rsid w:val="00B9597B"/>
    <w:rsid w:val="00B95CE8"/>
    <w:rsid w:val="00B96F95"/>
    <w:rsid w:val="00B97E98"/>
    <w:rsid w:val="00BA3389"/>
    <w:rsid w:val="00BB3932"/>
    <w:rsid w:val="00BB41F1"/>
    <w:rsid w:val="00BB6693"/>
    <w:rsid w:val="00BC0AF9"/>
    <w:rsid w:val="00BC135D"/>
    <w:rsid w:val="00BC572F"/>
    <w:rsid w:val="00BC6949"/>
    <w:rsid w:val="00BD4365"/>
    <w:rsid w:val="00BD5863"/>
    <w:rsid w:val="00BD6449"/>
    <w:rsid w:val="00BD7397"/>
    <w:rsid w:val="00BD7E84"/>
    <w:rsid w:val="00BE11B6"/>
    <w:rsid w:val="00BE1747"/>
    <w:rsid w:val="00BE2CA0"/>
    <w:rsid w:val="00BE4206"/>
    <w:rsid w:val="00BE4802"/>
    <w:rsid w:val="00BE69AD"/>
    <w:rsid w:val="00BE6C74"/>
    <w:rsid w:val="00BF0782"/>
    <w:rsid w:val="00BF2C0E"/>
    <w:rsid w:val="00BF5FD3"/>
    <w:rsid w:val="00BF790C"/>
    <w:rsid w:val="00C000C1"/>
    <w:rsid w:val="00C03C7D"/>
    <w:rsid w:val="00C03DAB"/>
    <w:rsid w:val="00C07AA9"/>
    <w:rsid w:val="00C07CC6"/>
    <w:rsid w:val="00C17D19"/>
    <w:rsid w:val="00C21BA3"/>
    <w:rsid w:val="00C25187"/>
    <w:rsid w:val="00C25BF7"/>
    <w:rsid w:val="00C2770C"/>
    <w:rsid w:val="00C325FD"/>
    <w:rsid w:val="00C3331D"/>
    <w:rsid w:val="00C36D06"/>
    <w:rsid w:val="00C4093B"/>
    <w:rsid w:val="00C41A3D"/>
    <w:rsid w:val="00C4211D"/>
    <w:rsid w:val="00C44B0C"/>
    <w:rsid w:val="00C50F1E"/>
    <w:rsid w:val="00C512C0"/>
    <w:rsid w:val="00C51BDE"/>
    <w:rsid w:val="00C54A9A"/>
    <w:rsid w:val="00C604BA"/>
    <w:rsid w:val="00C6418E"/>
    <w:rsid w:val="00C64A8E"/>
    <w:rsid w:val="00C75C82"/>
    <w:rsid w:val="00C76545"/>
    <w:rsid w:val="00C77BB6"/>
    <w:rsid w:val="00C82D1D"/>
    <w:rsid w:val="00C83989"/>
    <w:rsid w:val="00C85F2D"/>
    <w:rsid w:val="00C92940"/>
    <w:rsid w:val="00C92F71"/>
    <w:rsid w:val="00C93D4E"/>
    <w:rsid w:val="00C962A4"/>
    <w:rsid w:val="00C973BE"/>
    <w:rsid w:val="00CA1A2B"/>
    <w:rsid w:val="00CA36D8"/>
    <w:rsid w:val="00CB71F4"/>
    <w:rsid w:val="00CC01A1"/>
    <w:rsid w:val="00CC4B5D"/>
    <w:rsid w:val="00CC4DF3"/>
    <w:rsid w:val="00CD04C9"/>
    <w:rsid w:val="00CD1288"/>
    <w:rsid w:val="00CD45FE"/>
    <w:rsid w:val="00CE0395"/>
    <w:rsid w:val="00CE3B9D"/>
    <w:rsid w:val="00CE7D1F"/>
    <w:rsid w:val="00CF1C81"/>
    <w:rsid w:val="00CF1E93"/>
    <w:rsid w:val="00CF56D4"/>
    <w:rsid w:val="00D003BD"/>
    <w:rsid w:val="00D011BB"/>
    <w:rsid w:val="00D034D2"/>
    <w:rsid w:val="00D035AE"/>
    <w:rsid w:val="00D05A9C"/>
    <w:rsid w:val="00D05DC2"/>
    <w:rsid w:val="00D136A7"/>
    <w:rsid w:val="00D14A7C"/>
    <w:rsid w:val="00D1501F"/>
    <w:rsid w:val="00D216B9"/>
    <w:rsid w:val="00D25B3E"/>
    <w:rsid w:val="00D25BF9"/>
    <w:rsid w:val="00D25DC1"/>
    <w:rsid w:val="00D351E4"/>
    <w:rsid w:val="00D367BF"/>
    <w:rsid w:val="00D3754E"/>
    <w:rsid w:val="00D4283D"/>
    <w:rsid w:val="00D511AB"/>
    <w:rsid w:val="00D52606"/>
    <w:rsid w:val="00D541F0"/>
    <w:rsid w:val="00D54325"/>
    <w:rsid w:val="00D55BD9"/>
    <w:rsid w:val="00D61C1C"/>
    <w:rsid w:val="00D625D6"/>
    <w:rsid w:val="00D73019"/>
    <w:rsid w:val="00D738D6"/>
    <w:rsid w:val="00D73E98"/>
    <w:rsid w:val="00D901E7"/>
    <w:rsid w:val="00D9040D"/>
    <w:rsid w:val="00D92936"/>
    <w:rsid w:val="00D9579A"/>
    <w:rsid w:val="00D97520"/>
    <w:rsid w:val="00DA00C9"/>
    <w:rsid w:val="00DA17B3"/>
    <w:rsid w:val="00DB2080"/>
    <w:rsid w:val="00DC0F9E"/>
    <w:rsid w:val="00DC3F34"/>
    <w:rsid w:val="00DD6563"/>
    <w:rsid w:val="00DE176F"/>
    <w:rsid w:val="00DF1B12"/>
    <w:rsid w:val="00DF4613"/>
    <w:rsid w:val="00DF6A04"/>
    <w:rsid w:val="00DF737D"/>
    <w:rsid w:val="00E018BE"/>
    <w:rsid w:val="00E026EA"/>
    <w:rsid w:val="00E0507C"/>
    <w:rsid w:val="00E058A5"/>
    <w:rsid w:val="00E05F0F"/>
    <w:rsid w:val="00E07825"/>
    <w:rsid w:val="00E1164B"/>
    <w:rsid w:val="00E126D4"/>
    <w:rsid w:val="00E12E10"/>
    <w:rsid w:val="00E16184"/>
    <w:rsid w:val="00E2190C"/>
    <w:rsid w:val="00E23DE2"/>
    <w:rsid w:val="00E32B4A"/>
    <w:rsid w:val="00E32BB2"/>
    <w:rsid w:val="00E33BB9"/>
    <w:rsid w:val="00E3576A"/>
    <w:rsid w:val="00E417B3"/>
    <w:rsid w:val="00E41E4A"/>
    <w:rsid w:val="00E433A9"/>
    <w:rsid w:val="00E45999"/>
    <w:rsid w:val="00E46E05"/>
    <w:rsid w:val="00E50E59"/>
    <w:rsid w:val="00E5141C"/>
    <w:rsid w:val="00E527E1"/>
    <w:rsid w:val="00E60F8F"/>
    <w:rsid w:val="00E61667"/>
    <w:rsid w:val="00E62509"/>
    <w:rsid w:val="00E64EA5"/>
    <w:rsid w:val="00E65677"/>
    <w:rsid w:val="00E72BC9"/>
    <w:rsid w:val="00E74569"/>
    <w:rsid w:val="00E7524A"/>
    <w:rsid w:val="00E75A89"/>
    <w:rsid w:val="00E775BD"/>
    <w:rsid w:val="00E80B10"/>
    <w:rsid w:val="00E81AA0"/>
    <w:rsid w:val="00E830C4"/>
    <w:rsid w:val="00E84547"/>
    <w:rsid w:val="00E8715F"/>
    <w:rsid w:val="00E91512"/>
    <w:rsid w:val="00E9190A"/>
    <w:rsid w:val="00E96418"/>
    <w:rsid w:val="00E96C78"/>
    <w:rsid w:val="00E97DFD"/>
    <w:rsid w:val="00EA1B83"/>
    <w:rsid w:val="00EA4896"/>
    <w:rsid w:val="00EA586C"/>
    <w:rsid w:val="00EA6E65"/>
    <w:rsid w:val="00EA7667"/>
    <w:rsid w:val="00EB1792"/>
    <w:rsid w:val="00EB3862"/>
    <w:rsid w:val="00EB4DE6"/>
    <w:rsid w:val="00EB6535"/>
    <w:rsid w:val="00EB79AD"/>
    <w:rsid w:val="00EC328F"/>
    <w:rsid w:val="00EC3574"/>
    <w:rsid w:val="00ED09E1"/>
    <w:rsid w:val="00ED115B"/>
    <w:rsid w:val="00ED2324"/>
    <w:rsid w:val="00ED26CD"/>
    <w:rsid w:val="00ED2C00"/>
    <w:rsid w:val="00ED546D"/>
    <w:rsid w:val="00ED5BB7"/>
    <w:rsid w:val="00EE0AC5"/>
    <w:rsid w:val="00EE6402"/>
    <w:rsid w:val="00EE64F9"/>
    <w:rsid w:val="00EE7F38"/>
    <w:rsid w:val="00EF249D"/>
    <w:rsid w:val="00EF278B"/>
    <w:rsid w:val="00F01E8E"/>
    <w:rsid w:val="00F10268"/>
    <w:rsid w:val="00F10293"/>
    <w:rsid w:val="00F13925"/>
    <w:rsid w:val="00F1514A"/>
    <w:rsid w:val="00F216C8"/>
    <w:rsid w:val="00F243DC"/>
    <w:rsid w:val="00F27F61"/>
    <w:rsid w:val="00F35FFF"/>
    <w:rsid w:val="00F41B49"/>
    <w:rsid w:val="00F423D4"/>
    <w:rsid w:val="00F44A70"/>
    <w:rsid w:val="00F46E14"/>
    <w:rsid w:val="00F53705"/>
    <w:rsid w:val="00F563F7"/>
    <w:rsid w:val="00F60F6A"/>
    <w:rsid w:val="00F65C4E"/>
    <w:rsid w:val="00F72FC0"/>
    <w:rsid w:val="00F75929"/>
    <w:rsid w:val="00F81CC3"/>
    <w:rsid w:val="00F86979"/>
    <w:rsid w:val="00F869F4"/>
    <w:rsid w:val="00F9008E"/>
    <w:rsid w:val="00F93D41"/>
    <w:rsid w:val="00F949E9"/>
    <w:rsid w:val="00FA091B"/>
    <w:rsid w:val="00FA0CB4"/>
    <w:rsid w:val="00FA11EC"/>
    <w:rsid w:val="00FA4F11"/>
    <w:rsid w:val="00FA7100"/>
    <w:rsid w:val="00FC1560"/>
    <w:rsid w:val="00FC36C6"/>
    <w:rsid w:val="00FC6818"/>
    <w:rsid w:val="00FD05FD"/>
    <w:rsid w:val="00FD4D26"/>
    <w:rsid w:val="00FD5F2A"/>
    <w:rsid w:val="00FE047E"/>
    <w:rsid w:val="00FE2EC0"/>
    <w:rsid w:val="00FE60EE"/>
    <w:rsid w:val="00FE68DF"/>
    <w:rsid w:val="00FE7F6C"/>
    <w:rsid w:val="00FF03AF"/>
    <w:rsid w:val="00FF5EF3"/>
    <w:rsid w:val="00FF6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F5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647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5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41F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54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541F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54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541F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5</Pages>
  <Words>1451</Words>
  <Characters>8273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</dc:creator>
  <cp:keywords/>
  <dc:description/>
  <cp:lastModifiedBy>Буракова</cp:lastModifiedBy>
  <cp:revision>6</cp:revision>
  <cp:lastPrinted>2015-09-11T04:06:00Z</cp:lastPrinted>
  <dcterms:created xsi:type="dcterms:W3CDTF">2015-09-11T03:01:00Z</dcterms:created>
  <dcterms:modified xsi:type="dcterms:W3CDTF">2015-10-05T01:35:00Z</dcterms:modified>
</cp:coreProperties>
</file>